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52D6A" w14:textId="77777777" w:rsidR="00136841" w:rsidRPr="00547D91" w:rsidRDefault="00136841" w:rsidP="00136841">
      <w:pPr>
        <w:rPr>
          <w:b/>
          <w:bCs/>
        </w:rPr>
      </w:pPr>
      <w:r w:rsidRPr="00547D91">
        <w:rPr>
          <w:b/>
          <w:bCs/>
        </w:rPr>
        <w:t>Vedlegg 2 – Evalueringskrav kvalitet</w:t>
      </w:r>
    </w:p>
    <w:p w14:paraId="7C0BFD37" w14:textId="77777777" w:rsidR="00136841" w:rsidRPr="00136841" w:rsidRDefault="00136841" w:rsidP="00136841"/>
    <w:p w14:paraId="72FE32A5" w14:textId="77777777" w:rsidR="00136841" w:rsidRPr="00136841" w:rsidRDefault="00136841" w:rsidP="00136841">
      <w:r w:rsidRPr="00136841">
        <w:t>Nærmere utdyping vedrørende poengberegningen av tildelingskriteriet kvalitet (</w:t>
      </w:r>
      <w:proofErr w:type="spellStart"/>
      <w:r w:rsidRPr="00136841">
        <w:t>ihht</w:t>
      </w:r>
      <w:proofErr w:type="spellEnd"/>
      <w:r w:rsidRPr="00136841">
        <w:t xml:space="preserve"> Konkurransegrunnlag pkt. 6.1.Tildelingskriterier)</w:t>
      </w:r>
    </w:p>
    <w:p w14:paraId="1CE9D3F6" w14:textId="77777777" w:rsidR="00136841" w:rsidRPr="00136841" w:rsidRDefault="00136841" w:rsidP="00136841">
      <w:r w:rsidRPr="00136841">
        <w:t>Leverandøren skal bruke dette vedlegget til besvarelse av tildelingskriteriet Kvalitet.</w:t>
      </w:r>
    </w:p>
    <w:p w14:paraId="51754D1F" w14:textId="77777777" w:rsidR="00136841" w:rsidRPr="00136841" w:rsidRDefault="00136841" w:rsidP="00136841">
      <w:pPr>
        <w:rPr>
          <w:b/>
        </w:rPr>
      </w:pPr>
      <w:bookmarkStart w:id="0" w:name="_Toc64886809"/>
      <w:bookmarkStart w:id="1" w:name="_Toc111725212"/>
    </w:p>
    <w:p w14:paraId="1C1C866A" w14:textId="77777777" w:rsidR="00136841" w:rsidRPr="00136841" w:rsidRDefault="00136841" w:rsidP="00136841">
      <w:pPr>
        <w:rPr>
          <w:b/>
        </w:rPr>
      </w:pPr>
    </w:p>
    <w:p w14:paraId="0D5D566B" w14:textId="3EEEE776" w:rsidR="00136841" w:rsidRPr="00136841" w:rsidRDefault="00136841" w:rsidP="00136841">
      <w:pPr>
        <w:rPr>
          <w:b/>
          <w:sz w:val="32"/>
          <w:szCs w:val="32"/>
        </w:rPr>
      </w:pPr>
      <w:r w:rsidRPr="00136841">
        <w:rPr>
          <w:b/>
          <w:sz w:val="32"/>
          <w:szCs w:val="32"/>
        </w:rPr>
        <w:t>Delkriteri</w:t>
      </w:r>
      <w:r w:rsidR="00547D91">
        <w:rPr>
          <w:b/>
          <w:sz w:val="32"/>
          <w:szCs w:val="32"/>
        </w:rPr>
        <w:t>um</w:t>
      </w:r>
      <w:r w:rsidRPr="00136841">
        <w:rPr>
          <w:b/>
          <w:sz w:val="32"/>
          <w:szCs w:val="32"/>
        </w:rPr>
        <w:t xml:space="preserve"> 1: Tekniske løsninger</w:t>
      </w:r>
      <w:bookmarkEnd w:id="0"/>
      <w:bookmarkEnd w:id="1"/>
    </w:p>
    <w:p w14:paraId="50C90C67" w14:textId="77777777" w:rsidR="00136841" w:rsidRPr="00136841" w:rsidRDefault="00136841" w:rsidP="00136841"/>
    <w:tbl>
      <w:tblPr>
        <w:tblStyle w:val="Tabellrutenett"/>
        <w:tblW w:w="0" w:type="auto"/>
        <w:tblLook w:val="04A0" w:firstRow="1" w:lastRow="0" w:firstColumn="1" w:lastColumn="0" w:noHBand="0" w:noVBand="1"/>
      </w:tblPr>
      <w:tblGrid>
        <w:gridCol w:w="8495"/>
      </w:tblGrid>
      <w:tr w:rsidR="00136841" w:rsidRPr="00136841" w14:paraId="7A258166" w14:textId="77777777">
        <w:tc>
          <w:tcPr>
            <w:tcW w:w="9062" w:type="dxa"/>
            <w:tcBorders>
              <w:top w:val="single" w:sz="4" w:space="0" w:color="auto"/>
              <w:left w:val="single" w:sz="4" w:space="0" w:color="auto"/>
              <w:bottom w:val="single" w:sz="4" w:space="0" w:color="auto"/>
              <w:right w:val="single" w:sz="4" w:space="0" w:color="auto"/>
            </w:tcBorders>
            <w:hideMark/>
          </w:tcPr>
          <w:p w14:paraId="4BEDBAD6" w14:textId="3CCF3A9F" w:rsidR="00136841" w:rsidRPr="00136841" w:rsidRDefault="00136841" w:rsidP="00136841">
            <w:r w:rsidRPr="00136841">
              <w:t>Leverandøren skal oppgi referansebruker fra</w:t>
            </w:r>
            <w:r w:rsidR="00842D6C">
              <w:t xml:space="preserve"> </w:t>
            </w:r>
            <w:r w:rsidR="00457D17">
              <w:t xml:space="preserve">én </w:t>
            </w:r>
            <w:r w:rsidRPr="00136841">
              <w:t>kommune eller fylkeskommune. Referansebruker skal være varslet om at denne er referanse. Referansen vil kunne bli kontaktet for å demonstrere de tekniske løsningene, og for bekreftelse av Leverandørens skriftlige tilbud.</w:t>
            </w:r>
          </w:p>
        </w:tc>
      </w:tr>
      <w:tr w:rsidR="00136841" w:rsidRPr="00136841" w14:paraId="54CA2B9D" w14:textId="77777777">
        <w:tc>
          <w:tcPr>
            <w:tcW w:w="9062" w:type="dxa"/>
            <w:tcBorders>
              <w:top w:val="single" w:sz="4" w:space="0" w:color="auto"/>
              <w:left w:val="single" w:sz="4" w:space="0" w:color="auto"/>
              <w:bottom w:val="single" w:sz="4" w:space="0" w:color="auto"/>
              <w:right w:val="single" w:sz="4" w:space="0" w:color="auto"/>
            </w:tcBorders>
            <w:hideMark/>
          </w:tcPr>
          <w:p w14:paraId="0BE22835" w14:textId="77777777" w:rsidR="00136841" w:rsidRPr="00136841" w:rsidRDefault="00136841" w:rsidP="00136841">
            <w:pPr>
              <w:rPr>
                <w:b/>
                <w:i/>
              </w:rPr>
            </w:pPr>
            <w:r w:rsidRPr="00136841">
              <w:rPr>
                <w:b/>
                <w:i/>
              </w:rPr>
              <w:t>Referanse 1</w:t>
            </w:r>
          </w:p>
          <w:p w14:paraId="7E2D405B" w14:textId="77777777" w:rsidR="00136841" w:rsidRPr="00136841" w:rsidRDefault="00136841" w:rsidP="00136841">
            <w:r w:rsidRPr="00136841">
              <w:t>Virksomhetens navn:</w:t>
            </w:r>
          </w:p>
          <w:p w14:paraId="290AF1B9" w14:textId="77777777" w:rsidR="00136841" w:rsidRPr="00136841" w:rsidRDefault="00136841" w:rsidP="00136841">
            <w:r w:rsidRPr="00136841">
              <w:t>Kontaktperson:</w:t>
            </w:r>
          </w:p>
          <w:p w14:paraId="23E81A0E" w14:textId="77777777" w:rsidR="00136841" w:rsidRPr="00136841" w:rsidRDefault="00136841" w:rsidP="00136841">
            <w:r w:rsidRPr="00136841">
              <w:t>Kontaktpersonens stilling:</w:t>
            </w:r>
          </w:p>
          <w:p w14:paraId="1A3C4861" w14:textId="77777777" w:rsidR="00136841" w:rsidRPr="00136841" w:rsidRDefault="00136841" w:rsidP="00136841">
            <w:r w:rsidRPr="00136841">
              <w:t>Kontaktpersonens e-post:</w:t>
            </w:r>
          </w:p>
          <w:p w14:paraId="15B17B0C" w14:textId="77777777" w:rsidR="00136841" w:rsidRPr="00136841" w:rsidRDefault="00136841" w:rsidP="00136841">
            <w:r w:rsidRPr="00136841">
              <w:t>Kontaktpersonens telefonnummer:</w:t>
            </w:r>
          </w:p>
        </w:tc>
      </w:tr>
    </w:tbl>
    <w:p w14:paraId="6AF7FEF9" w14:textId="77777777" w:rsidR="00136841" w:rsidRPr="00136841" w:rsidRDefault="00136841" w:rsidP="00136841"/>
    <w:p w14:paraId="46FD8799" w14:textId="70A74610" w:rsidR="00136841" w:rsidRPr="00136841" w:rsidRDefault="00136841" w:rsidP="00136841">
      <w:bookmarkStart w:id="2" w:name="_Hlk165357857"/>
      <w:r w:rsidRPr="00136841">
        <w:t>Oppdragsgiver er en stor organisasjon med flere nettbankbrukere, kontoer og mange inn- og utbetalinger. For å oppnå mest mulig effektive og sikre kontantstrømmer</w:t>
      </w:r>
      <w:r w:rsidR="00D77040">
        <w:t>,</w:t>
      </w:r>
      <w:r w:rsidRPr="00136841">
        <w:t xml:space="preserve"> er Leverandørens </w:t>
      </w:r>
      <w:r w:rsidRPr="00136841">
        <w:rPr>
          <w:b/>
          <w:bCs/>
        </w:rPr>
        <w:t>Tekniske løsninger</w:t>
      </w:r>
      <w:r w:rsidRPr="00136841">
        <w:t xml:space="preserve"> viktig for Oppdragsgiver. Fleksible og brukervennlige tekniske løsninger </w:t>
      </w:r>
      <w:r w:rsidR="0069637D">
        <w:t>vil</w:t>
      </w:r>
      <w:r w:rsidRPr="00136841">
        <w:t xml:space="preserve"> effektivisere kommunens rutiner, samt </w:t>
      </w:r>
      <w:r w:rsidR="0069637D">
        <w:t xml:space="preserve">minimalisere </w:t>
      </w:r>
      <w:r w:rsidRPr="00136841">
        <w:t>manuelle arbeidskrevende prosesser</w:t>
      </w:r>
      <w:r w:rsidR="0069637D">
        <w:t>.</w:t>
      </w:r>
    </w:p>
    <w:p w14:paraId="0747DD37" w14:textId="77777777" w:rsidR="00136841" w:rsidRPr="00136841" w:rsidRDefault="00136841" w:rsidP="00136841"/>
    <w:p w14:paraId="6AFE3848" w14:textId="68743F8B" w:rsidR="00136841" w:rsidRPr="00136841" w:rsidRDefault="00097A6E" w:rsidP="00136841">
      <w:pPr>
        <w:rPr>
          <w:b/>
          <w:bCs/>
          <w:sz w:val="28"/>
          <w:szCs w:val="28"/>
        </w:rPr>
      </w:pPr>
      <w:r>
        <w:rPr>
          <w:b/>
          <w:bCs/>
          <w:sz w:val="28"/>
          <w:szCs w:val="28"/>
          <w:u w:val="single"/>
        </w:rPr>
        <w:t>D</w:t>
      </w:r>
      <w:r w:rsidR="00136841" w:rsidRPr="00136841">
        <w:rPr>
          <w:b/>
          <w:bCs/>
          <w:sz w:val="28"/>
          <w:szCs w:val="28"/>
          <w:u w:val="single"/>
        </w:rPr>
        <w:t>elkriteri</w:t>
      </w:r>
      <w:r w:rsidR="00547D91">
        <w:rPr>
          <w:b/>
          <w:bCs/>
          <w:sz w:val="28"/>
          <w:szCs w:val="28"/>
          <w:u w:val="single"/>
        </w:rPr>
        <w:t>um</w:t>
      </w:r>
      <w:r w:rsidR="00136841" w:rsidRPr="00136841">
        <w:rPr>
          <w:b/>
          <w:bCs/>
          <w:sz w:val="28"/>
          <w:szCs w:val="28"/>
          <w:u w:val="single"/>
        </w:rPr>
        <w:t xml:space="preserve"> 1 – </w:t>
      </w:r>
      <w:r>
        <w:rPr>
          <w:b/>
          <w:bCs/>
          <w:sz w:val="28"/>
          <w:szCs w:val="28"/>
          <w:u w:val="single"/>
        </w:rPr>
        <w:t>F</w:t>
      </w:r>
      <w:r w:rsidR="00136841" w:rsidRPr="00136841">
        <w:rPr>
          <w:b/>
          <w:bCs/>
          <w:sz w:val="28"/>
          <w:szCs w:val="28"/>
          <w:u w:val="single"/>
        </w:rPr>
        <w:t xml:space="preserve">ølgende </w:t>
      </w:r>
      <w:r>
        <w:rPr>
          <w:b/>
          <w:bCs/>
          <w:sz w:val="28"/>
          <w:szCs w:val="28"/>
          <w:u w:val="single"/>
        </w:rPr>
        <w:t xml:space="preserve">vil </w:t>
      </w:r>
      <w:r w:rsidR="00136841" w:rsidRPr="00136841">
        <w:rPr>
          <w:b/>
          <w:bCs/>
          <w:sz w:val="28"/>
          <w:szCs w:val="28"/>
          <w:u w:val="single"/>
        </w:rPr>
        <w:t>bli vurdert</w:t>
      </w:r>
      <w:r w:rsidR="00136841" w:rsidRPr="00136841">
        <w:rPr>
          <w:b/>
          <w:bCs/>
          <w:sz w:val="28"/>
          <w:szCs w:val="28"/>
        </w:rPr>
        <w:t>:</w:t>
      </w:r>
    </w:p>
    <w:bookmarkEnd w:id="2"/>
    <w:p w14:paraId="6C5458B4" w14:textId="33935639" w:rsidR="00842D6C" w:rsidRPr="00136841" w:rsidRDefault="00842D6C" w:rsidP="00842D6C">
      <w:pPr>
        <w:rPr>
          <w:b/>
          <w:bCs/>
        </w:rPr>
      </w:pPr>
    </w:p>
    <w:tbl>
      <w:tblPr>
        <w:tblStyle w:val="Tabellrutenett"/>
        <w:tblW w:w="0" w:type="auto"/>
        <w:tblLook w:val="04A0" w:firstRow="1" w:lastRow="0" w:firstColumn="1" w:lastColumn="0" w:noHBand="0" w:noVBand="1"/>
      </w:tblPr>
      <w:tblGrid>
        <w:gridCol w:w="8495"/>
      </w:tblGrid>
      <w:tr w:rsidR="00136841" w:rsidRPr="00136841" w14:paraId="1635F62D" w14:textId="77777777" w:rsidTr="00842D6C">
        <w:tc>
          <w:tcPr>
            <w:tcW w:w="8495" w:type="dxa"/>
            <w:tcBorders>
              <w:top w:val="single" w:sz="4" w:space="0" w:color="auto"/>
              <w:left w:val="single" w:sz="4" w:space="0" w:color="auto"/>
              <w:bottom w:val="single" w:sz="4" w:space="0" w:color="auto"/>
              <w:right w:val="single" w:sz="4" w:space="0" w:color="auto"/>
            </w:tcBorders>
          </w:tcPr>
          <w:p w14:paraId="72968DB6" w14:textId="77777777" w:rsidR="00842D6C" w:rsidRPr="00136841" w:rsidRDefault="00842D6C" w:rsidP="00842D6C">
            <w:pPr>
              <w:rPr>
                <w:b/>
                <w:bCs/>
              </w:rPr>
            </w:pPr>
            <w:r w:rsidRPr="00842D6C">
              <w:rPr>
                <w:b/>
                <w:bCs/>
              </w:rPr>
              <w:t xml:space="preserve">1.1 </w:t>
            </w:r>
            <w:r w:rsidRPr="00136841">
              <w:rPr>
                <w:b/>
                <w:bCs/>
              </w:rPr>
              <w:t>Funksjonell og brukervennlig nettbank</w:t>
            </w:r>
          </w:p>
          <w:p w14:paraId="72951F68" w14:textId="2CC816DE" w:rsidR="00136841" w:rsidRPr="00136841" w:rsidRDefault="00136841" w:rsidP="00136841">
            <w:r w:rsidRPr="00136841">
              <w:t>Oppdragsgiver ønsker en funksjonell og brukervennlig nettbank. Leverandøren</w:t>
            </w:r>
            <w:r w:rsidR="00842D6C">
              <w:t>s</w:t>
            </w:r>
            <w:r w:rsidR="00C10CE5" w:rsidRPr="00136841">
              <w:t xml:space="preserve"> </w:t>
            </w:r>
            <w:r w:rsidRPr="00136841">
              <w:t xml:space="preserve">beskrive </w:t>
            </w:r>
            <w:r w:rsidR="00842D6C">
              <w:t>av f</w:t>
            </w:r>
            <w:r w:rsidRPr="00136841">
              <w:t>ølgende vurderes:</w:t>
            </w:r>
          </w:p>
          <w:p w14:paraId="5DE2BB3C" w14:textId="19A3F306" w:rsidR="00136841" w:rsidRPr="00136841" w:rsidRDefault="00136841" w:rsidP="00136841">
            <w:pPr>
              <w:numPr>
                <w:ilvl w:val="0"/>
                <w:numId w:val="1"/>
              </w:numPr>
            </w:pPr>
            <w:r w:rsidRPr="00136841">
              <w:t xml:space="preserve">Løsninger for </w:t>
            </w:r>
            <w:proofErr w:type="spellStart"/>
            <w:r w:rsidRPr="00136841">
              <w:t>fullmaktsadministrasjon</w:t>
            </w:r>
            <w:proofErr w:type="spellEnd"/>
            <w:r w:rsidRPr="00136841">
              <w:t xml:space="preserve"> og </w:t>
            </w:r>
            <w:proofErr w:type="spellStart"/>
            <w:r w:rsidRPr="00136841">
              <w:t>fullmaktsregister</w:t>
            </w:r>
            <w:proofErr w:type="spellEnd"/>
            <w:r w:rsidRPr="00136841">
              <w:t xml:space="preserve">, med særlig vekt på Oppdragsgivers egen mulighet for administrasjon av fullmakter (herunder mulighet for dobbel godkjenning av brukerendringer). Dette inkluderer mulighet for å få dokumentasjon på hvem som har hvilke fullmakter (og begrensninger) på de enkelte konti og samlet. </w:t>
            </w:r>
          </w:p>
          <w:p w14:paraId="5E35E0B6" w14:textId="77777777" w:rsidR="00136841" w:rsidRPr="00136841" w:rsidRDefault="00136841" w:rsidP="00136841"/>
          <w:p w14:paraId="53FA7FE1" w14:textId="77777777" w:rsidR="00136841" w:rsidRPr="00136841" w:rsidRDefault="00136841" w:rsidP="00136841">
            <w:pPr>
              <w:numPr>
                <w:ilvl w:val="0"/>
                <w:numId w:val="1"/>
              </w:numPr>
            </w:pPr>
            <w:r w:rsidRPr="00136841">
              <w:t>Muligheter for selvadministrasjon i nettbanken, både på administrator- og brukernivå, samt muligheten for administrasjon av flere org.nr i nettbanken.</w:t>
            </w:r>
          </w:p>
          <w:p w14:paraId="4C08CBCE" w14:textId="77777777" w:rsidR="00136841" w:rsidRPr="00136841" w:rsidRDefault="00136841" w:rsidP="00136841"/>
          <w:p w14:paraId="087F7B5A" w14:textId="77777777" w:rsidR="00136841" w:rsidRPr="00136841" w:rsidRDefault="00136841" w:rsidP="00136841">
            <w:pPr>
              <w:numPr>
                <w:ilvl w:val="0"/>
                <w:numId w:val="1"/>
              </w:numPr>
            </w:pPr>
            <w:r w:rsidRPr="00136841">
              <w:t xml:space="preserve">Muligheter for styring av konsernkontosystem i nettbanken, herunder åpning av nye kontoer, sletting av kontoer, endring av vilkår på kontoer og muligheter for endring i kontostrukturen bes beskrevet. Det bes herunder spesifisert hva som kan aktiviseres av Oppdragsgiver selv, og hva som aktiviseres av Leverandøren. </w:t>
            </w:r>
          </w:p>
          <w:p w14:paraId="1DABD32F" w14:textId="77777777" w:rsidR="00136841" w:rsidRPr="00136841" w:rsidRDefault="00136841" w:rsidP="00136841"/>
          <w:p w14:paraId="63D18159" w14:textId="45F0FB20" w:rsidR="00136841" w:rsidRPr="00136841" w:rsidRDefault="00136841" w:rsidP="00136841">
            <w:pPr>
              <w:numPr>
                <w:ilvl w:val="0"/>
                <w:numId w:val="1"/>
              </w:numPr>
            </w:pPr>
            <w:r w:rsidRPr="00136841">
              <w:t xml:space="preserve">Løsning for automatisk fileksport til og fra bank og løsning for mottak av </w:t>
            </w:r>
            <w:proofErr w:type="spellStart"/>
            <w:r w:rsidRPr="00136841">
              <w:t>bankavstemmingsfil</w:t>
            </w:r>
            <w:proofErr w:type="spellEnd"/>
            <w:r w:rsidRPr="00136841">
              <w:t>.</w:t>
            </w:r>
          </w:p>
          <w:p w14:paraId="775C13E9" w14:textId="77777777" w:rsidR="00136841" w:rsidRPr="00136841" w:rsidRDefault="00136841" w:rsidP="00136841"/>
          <w:p w14:paraId="2274D705" w14:textId="48DEE300" w:rsidR="00136841" w:rsidRPr="00136841" w:rsidRDefault="00136841" w:rsidP="00136841">
            <w:pPr>
              <w:numPr>
                <w:ilvl w:val="0"/>
                <w:numId w:val="1"/>
              </w:numPr>
            </w:pPr>
            <w:r w:rsidRPr="00136841">
              <w:t xml:space="preserve">Muligheter for elektronisk signaturer av avtaler (inkludert kundeavtaler, OCR-avtaler, avtalegiroavtaler, e-fakturaavtaler) </w:t>
            </w:r>
          </w:p>
          <w:p w14:paraId="77699A94" w14:textId="77777777" w:rsidR="00136841" w:rsidRPr="00136841" w:rsidRDefault="00136841" w:rsidP="00136841"/>
          <w:p w14:paraId="295C0FB6" w14:textId="77777777" w:rsidR="00136841" w:rsidRPr="00136841" w:rsidRDefault="00136841" w:rsidP="00136841">
            <w:pPr>
              <w:numPr>
                <w:ilvl w:val="0"/>
                <w:numId w:val="1"/>
              </w:numPr>
            </w:pPr>
            <w:r w:rsidRPr="00136841">
              <w:t xml:space="preserve">Tilgjengelige språk på nettbankplattformen, inkludert språk på rapporter generert fra plattformen </w:t>
            </w:r>
          </w:p>
          <w:p w14:paraId="4BD37AFB" w14:textId="77777777" w:rsidR="00136841" w:rsidRPr="00136841" w:rsidRDefault="00136841" w:rsidP="00136841"/>
          <w:p w14:paraId="0B21BC10" w14:textId="77777777" w:rsidR="00136841" w:rsidRPr="00136841" w:rsidRDefault="00136841" w:rsidP="00136841">
            <w:pPr>
              <w:numPr>
                <w:ilvl w:val="0"/>
                <w:numId w:val="1"/>
              </w:numPr>
            </w:pPr>
            <w:r w:rsidRPr="00136841">
              <w:t>Back-up løsning for utbetaling samme dag</w:t>
            </w:r>
          </w:p>
          <w:p w14:paraId="2838733A" w14:textId="77777777" w:rsidR="00136841" w:rsidRPr="00136841" w:rsidRDefault="00136841" w:rsidP="00136841"/>
          <w:p w14:paraId="18A94181" w14:textId="0A6E2144" w:rsidR="00136841" w:rsidRPr="00136841" w:rsidRDefault="00842D6C" w:rsidP="00136841">
            <w:pPr>
              <w:numPr>
                <w:ilvl w:val="0"/>
                <w:numId w:val="1"/>
              </w:numPr>
            </w:pPr>
            <w:r>
              <w:t>H</w:t>
            </w:r>
            <w:r w:rsidR="00136841" w:rsidRPr="00136841">
              <w:t>vilke varslingstjenester som tilbys, herunder muligheter for styring av varsler (selvadministrasjon) for administrator og den enkelte bruker. Det bør være systemer som gir tydelige og forklarende varsel ved feil, nedetid eller ved endringer i funksjonalitet og rutiner.</w:t>
            </w:r>
          </w:p>
          <w:p w14:paraId="3042A5A4" w14:textId="77777777" w:rsidR="00136841" w:rsidRPr="00136841" w:rsidRDefault="00136841" w:rsidP="00136841"/>
          <w:p w14:paraId="07D94BC4" w14:textId="77777777" w:rsidR="00136841" w:rsidRPr="00136841" w:rsidRDefault="00136841" w:rsidP="00136841">
            <w:pPr>
              <w:numPr>
                <w:ilvl w:val="0"/>
                <w:numId w:val="1"/>
              </w:numPr>
            </w:pPr>
            <w:r w:rsidRPr="00136841">
              <w:t>Løsning for opprettelse og avslutning av depositumskonto bes spesifisert, herunder hvilke rentevilkår som vil gjelde for slike kontoer. Rentevilkår som tilbys vil ha innvirkning på score.</w:t>
            </w:r>
          </w:p>
          <w:p w14:paraId="363C40BF" w14:textId="77777777" w:rsidR="00136841" w:rsidRPr="00136841" w:rsidRDefault="00136841" w:rsidP="00136841"/>
          <w:p w14:paraId="408CAF1C" w14:textId="41AEE500" w:rsidR="00136841" w:rsidRPr="00136841" w:rsidRDefault="00842D6C" w:rsidP="00136841">
            <w:r w:rsidRPr="00136841">
              <w:t xml:space="preserve">Leverandøren </w:t>
            </w:r>
            <w:r>
              <w:t>skal</w:t>
            </w:r>
            <w:r w:rsidRPr="00136841">
              <w:t xml:space="preserve"> spesifisere hvor mye av prosessene som kan gjennomføres digitalt.  </w:t>
            </w:r>
            <w:r>
              <w:t>Funksjonalitet</w:t>
            </w:r>
            <w:r w:rsidR="00136841" w:rsidRPr="00136841">
              <w:t xml:space="preserve"> og brukervennlighet vektlegges. </w:t>
            </w:r>
          </w:p>
          <w:p w14:paraId="7026A933" w14:textId="77777777" w:rsidR="00136841" w:rsidRPr="00136841" w:rsidRDefault="00136841" w:rsidP="00136841"/>
        </w:tc>
      </w:tr>
      <w:tr w:rsidR="00136841" w:rsidRPr="00136841" w14:paraId="0F08444B" w14:textId="77777777" w:rsidTr="00842D6C">
        <w:tc>
          <w:tcPr>
            <w:tcW w:w="8495" w:type="dxa"/>
            <w:tcBorders>
              <w:top w:val="single" w:sz="4" w:space="0" w:color="auto"/>
              <w:left w:val="single" w:sz="4" w:space="0" w:color="auto"/>
              <w:bottom w:val="single" w:sz="4" w:space="0" w:color="auto"/>
              <w:right w:val="single" w:sz="4" w:space="0" w:color="auto"/>
            </w:tcBorders>
          </w:tcPr>
          <w:p w14:paraId="2F31DE83" w14:textId="77777777" w:rsidR="00136841" w:rsidRPr="00136841" w:rsidRDefault="00136841" w:rsidP="00136841">
            <w:r w:rsidRPr="00136841">
              <w:lastRenderedPageBreak/>
              <w:t xml:space="preserve">Dokumentasjonskrav: Leverandøren skal beskrive punktet </w:t>
            </w:r>
            <w:proofErr w:type="spellStart"/>
            <w:r w:rsidRPr="00136841">
              <w:t>ihht</w:t>
            </w:r>
            <w:proofErr w:type="spellEnd"/>
            <w:r w:rsidRPr="00136841">
              <w:t xml:space="preserve"> overstående: </w:t>
            </w:r>
          </w:p>
          <w:p w14:paraId="273209FA" w14:textId="77777777" w:rsidR="00136841" w:rsidRPr="00136841" w:rsidRDefault="00136841" w:rsidP="00136841"/>
          <w:p w14:paraId="45B5931D" w14:textId="77777777" w:rsidR="00136841" w:rsidRPr="00136841" w:rsidRDefault="00136841" w:rsidP="00136841"/>
          <w:p w14:paraId="61D98A76" w14:textId="77777777" w:rsidR="00136841" w:rsidRPr="00136841" w:rsidRDefault="00136841" w:rsidP="00136841"/>
          <w:p w14:paraId="71A1C348" w14:textId="77777777" w:rsidR="00136841" w:rsidRPr="00136841" w:rsidRDefault="00136841" w:rsidP="00136841"/>
          <w:p w14:paraId="65CD8901" w14:textId="77777777" w:rsidR="00136841" w:rsidRPr="00136841" w:rsidRDefault="00136841" w:rsidP="00136841"/>
          <w:p w14:paraId="190DE247" w14:textId="77777777" w:rsidR="00136841" w:rsidRPr="00136841" w:rsidRDefault="00136841" w:rsidP="00136841"/>
          <w:p w14:paraId="44AE7B62" w14:textId="77777777" w:rsidR="00136841" w:rsidRPr="00136841" w:rsidRDefault="00136841" w:rsidP="00136841"/>
          <w:p w14:paraId="74C04447" w14:textId="77777777" w:rsidR="00136841" w:rsidRPr="00136841" w:rsidRDefault="00136841" w:rsidP="00136841"/>
        </w:tc>
      </w:tr>
      <w:tr w:rsidR="00136841" w:rsidRPr="00136841" w14:paraId="30D6A328" w14:textId="77777777" w:rsidTr="00842D6C">
        <w:tc>
          <w:tcPr>
            <w:tcW w:w="8495" w:type="dxa"/>
            <w:tcBorders>
              <w:top w:val="single" w:sz="4" w:space="0" w:color="auto"/>
              <w:left w:val="single" w:sz="4" w:space="0" w:color="auto"/>
              <w:bottom w:val="single" w:sz="4" w:space="0" w:color="auto"/>
              <w:right w:val="single" w:sz="4" w:space="0" w:color="auto"/>
            </w:tcBorders>
            <w:hideMark/>
          </w:tcPr>
          <w:p w14:paraId="4B30A552" w14:textId="4058D135" w:rsidR="00136841" w:rsidRPr="00136841" w:rsidRDefault="00842D6C" w:rsidP="00136841">
            <w:pPr>
              <w:rPr>
                <w:b/>
                <w:bCs/>
              </w:rPr>
            </w:pPr>
            <w:r>
              <w:rPr>
                <w:b/>
                <w:bCs/>
              </w:rPr>
              <w:t xml:space="preserve">1.2 </w:t>
            </w:r>
            <w:r w:rsidR="00136841" w:rsidRPr="00136841">
              <w:rPr>
                <w:b/>
                <w:bCs/>
              </w:rPr>
              <w:t>Brukervennlig og fleksibel løsning for nettbankstyring</w:t>
            </w:r>
          </w:p>
          <w:p w14:paraId="24431DD9" w14:textId="3E4A6915" w:rsidR="00136841" w:rsidRPr="00136841" w:rsidRDefault="00136841" w:rsidP="00136841">
            <w:r w:rsidRPr="00136841">
              <w:t xml:space="preserve">Oppdragsgiver ønsker en sikker, brukervennlig og </w:t>
            </w:r>
            <w:r w:rsidR="00842D6C">
              <w:t>funksjonel</w:t>
            </w:r>
            <w:r w:rsidRPr="00136841">
              <w:t xml:space="preserve">l løsning for nettbankstyring, se </w:t>
            </w:r>
            <w:r w:rsidRPr="00136841">
              <w:rPr>
                <w:i/>
                <w:iCs/>
              </w:rPr>
              <w:t xml:space="preserve">Vedlegg 1, </w:t>
            </w:r>
            <w:r w:rsidRPr="00136841">
              <w:t>punkt 3.2.5, som sikrer Oppdragsgivers behov for selvstendighet og kontroll over egne tjenester.</w:t>
            </w:r>
          </w:p>
          <w:p w14:paraId="3DDCC641" w14:textId="77777777" w:rsidR="00136841" w:rsidRPr="00136841" w:rsidRDefault="00136841" w:rsidP="00136841">
            <w:r w:rsidRPr="00136841">
              <w:t>For å beskrive løsning for nettbankstyring, og Oppdragsgivers muligheter for selvadministrasjon av løsningen, kan følgende punkter være relevante:</w:t>
            </w:r>
          </w:p>
          <w:p w14:paraId="59AE7CD6" w14:textId="77777777" w:rsidR="00136841" w:rsidRPr="00136841" w:rsidRDefault="00136841" w:rsidP="00136841">
            <w:pPr>
              <w:numPr>
                <w:ilvl w:val="0"/>
                <w:numId w:val="1"/>
              </w:numPr>
            </w:pPr>
            <w:r w:rsidRPr="00136841">
              <w:t>Rutiner for opprettelse, legitimering, endring og sletting av konto (bruker).</w:t>
            </w:r>
          </w:p>
          <w:p w14:paraId="15F7F3B0" w14:textId="77777777" w:rsidR="00136841" w:rsidRPr="00136841" w:rsidRDefault="00136841" w:rsidP="00136841">
            <w:pPr>
              <w:numPr>
                <w:ilvl w:val="0"/>
                <w:numId w:val="1"/>
              </w:numPr>
            </w:pPr>
            <w:r w:rsidRPr="00136841">
              <w:t xml:space="preserve">Rutiner for etablering, endring og sletting av avtalegiro på brukers konto. </w:t>
            </w:r>
          </w:p>
          <w:p w14:paraId="644C6786" w14:textId="77777777" w:rsidR="00136841" w:rsidRPr="00136841" w:rsidRDefault="00136841" w:rsidP="00136841">
            <w:pPr>
              <w:numPr>
                <w:ilvl w:val="0"/>
                <w:numId w:val="1"/>
              </w:numPr>
            </w:pPr>
            <w:r w:rsidRPr="00136841">
              <w:t>Varslingsrutiner, det bes spesifisert om ulike varslinger (eks. beløpsgrense på avtalegiro) går direkte til bruker, Oppdragsgiver eller Leverandør.</w:t>
            </w:r>
          </w:p>
          <w:p w14:paraId="622C6F8C" w14:textId="77777777" w:rsidR="00136841" w:rsidRPr="00136841" w:rsidRDefault="00136841" w:rsidP="00136841">
            <w:pPr>
              <w:numPr>
                <w:ilvl w:val="0"/>
                <w:numId w:val="1"/>
              </w:numPr>
            </w:pPr>
            <w:r w:rsidRPr="00136841">
              <w:t>Hvilke deler som kan gjøres digitalt, og hvilke metoder som da vil bli brukt.</w:t>
            </w:r>
          </w:p>
          <w:p w14:paraId="5DC02EF7" w14:textId="77777777" w:rsidR="00136841" w:rsidRPr="00136841" w:rsidRDefault="00136841" w:rsidP="00136841">
            <w:r w:rsidRPr="00136841">
              <w:t>Vi ber Leverandøren videre spesifisere hvilke rentebetingelser som tilbys på slike kontoer. Rentevilkår som tilbys vil ha innvirkning på score.</w:t>
            </w:r>
          </w:p>
        </w:tc>
      </w:tr>
      <w:tr w:rsidR="00136841" w:rsidRPr="00136841" w14:paraId="4DC8AF2F" w14:textId="77777777" w:rsidTr="00842D6C">
        <w:tc>
          <w:tcPr>
            <w:tcW w:w="8495" w:type="dxa"/>
            <w:tcBorders>
              <w:top w:val="single" w:sz="4" w:space="0" w:color="auto"/>
              <w:left w:val="single" w:sz="4" w:space="0" w:color="auto"/>
              <w:bottom w:val="single" w:sz="4" w:space="0" w:color="auto"/>
              <w:right w:val="single" w:sz="4" w:space="0" w:color="auto"/>
            </w:tcBorders>
          </w:tcPr>
          <w:p w14:paraId="353DFED0" w14:textId="77777777" w:rsidR="00136841" w:rsidRPr="00136841" w:rsidRDefault="00136841" w:rsidP="00136841">
            <w:pPr>
              <w:rPr>
                <w:iCs/>
              </w:rPr>
            </w:pPr>
            <w:r w:rsidRPr="00136841">
              <w:rPr>
                <w:bCs/>
                <w:iCs/>
              </w:rPr>
              <w:t>Dokumentasjonskrav: Leverandøren</w:t>
            </w:r>
            <w:r w:rsidRPr="00136841">
              <w:rPr>
                <w:iCs/>
              </w:rPr>
              <w:t xml:space="preserve"> skal beskrive punktet </w:t>
            </w:r>
            <w:proofErr w:type="spellStart"/>
            <w:r w:rsidRPr="00136841">
              <w:rPr>
                <w:iCs/>
              </w:rPr>
              <w:t>ihht</w:t>
            </w:r>
            <w:proofErr w:type="spellEnd"/>
            <w:r w:rsidRPr="00136841">
              <w:rPr>
                <w:iCs/>
              </w:rPr>
              <w:t xml:space="preserve"> overstående: </w:t>
            </w:r>
          </w:p>
          <w:p w14:paraId="26653DC4" w14:textId="77777777" w:rsidR="00136841" w:rsidRPr="00136841" w:rsidRDefault="00136841" w:rsidP="00136841"/>
          <w:p w14:paraId="14FF57A1" w14:textId="77777777" w:rsidR="00136841" w:rsidRPr="00136841" w:rsidRDefault="00136841" w:rsidP="00136841"/>
          <w:p w14:paraId="22D183A5" w14:textId="77777777" w:rsidR="00136841" w:rsidRPr="00136841" w:rsidRDefault="00136841" w:rsidP="00136841"/>
          <w:p w14:paraId="5AB427B5" w14:textId="77777777" w:rsidR="00136841" w:rsidRPr="00136841" w:rsidRDefault="00136841" w:rsidP="00136841"/>
          <w:p w14:paraId="4C6431A1" w14:textId="77777777" w:rsidR="00136841" w:rsidRPr="00136841" w:rsidRDefault="00136841" w:rsidP="00136841"/>
          <w:p w14:paraId="3AD0D663" w14:textId="77777777" w:rsidR="00136841" w:rsidRPr="00136841" w:rsidRDefault="00136841" w:rsidP="00136841"/>
          <w:p w14:paraId="78BD7931" w14:textId="77777777" w:rsidR="00136841" w:rsidRPr="00136841" w:rsidRDefault="00136841" w:rsidP="00136841"/>
          <w:p w14:paraId="17DF35DA" w14:textId="77777777" w:rsidR="00136841" w:rsidRPr="00136841" w:rsidRDefault="00136841" w:rsidP="00136841"/>
          <w:p w14:paraId="6921B925" w14:textId="77777777" w:rsidR="00136841" w:rsidRPr="00136841" w:rsidRDefault="00136841" w:rsidP="00136841"/>
        </w:tc>
      </w:tr>
      <w:tr w:rsidR="00136841" w:rsidRPr="00136841" w14:paraId="6CCA045E" w14:textId="77777777" w:rsidTr="00842D6C">
        <w:tc>
          <w:tcPr>
            <w:tcW w:w="8495" w:type="dxa"/>
            <w:tcBorders>
              <w:top w:val="single" w:sz="4" w:space="0" w:color="auto"/>
              <w:left w:val="single" w:sz="4" w:space="0" w:color="auto"/>
              <w:bottom w:val="single" w:sz="4" w:space="0" w:color="auto"/>
              <w:right w:val="single" w:sz="4" w:space="0" w:color="auto"/>
            </w:tcBorders>
            <w:hideMark/>
          </w:tcPr>
          <w:p w14:paraId="26F589BF" w14:textId="32E25680" w:rsidR="00136841" w:rsidRPr="00136841" w:rsidRDefault="00842D6C" w:rsidP="00136841">
            <w:pPr>
              <w:rPr>
                <w:b/>
                <w:bCs/>
              </w:rPr>
            </w:pPr>
            <w:r>
              <w:rPr>
                <w:b/>
                <w:bCs/>
              </w:rPr>
              <w:t xml:space="preserve">1.3 </w:t>
            </w:r>
            <w:r w:rsidR="00136841" w:rsidRPr="00136841">
              <w:rPr>
                <w:b/>
                <w:bCs/>
              </w:rPr>
              <w:t>Brukervennlig søkefunksjon</w:t>
            </w:r>
          </w:p>
          <w:p w14:paraId="34B23EE7" w14:textId="77777777" w:rsidR="00136841" w:rsidRPr="00136841" w:rsidRDefault="00136841" w:rsidP="00136841">
            <w:r w:rsidRPr="00136841">
              <w:t xml:space="preserve">Oppdragsgiver ønsker en brukervennlig søkefunksjon i nettbanken som skal være enkel og intuitiv å bruke. </w:t>
            </w:r>
          </w:p>
          <w:p w14:paraId="3523E794" w14:textId="77777777" w:rsidR="00136841" w:rsidRPr="00136841" w:rsidRDefault="00136841" w:rsidP="00136841">
            <w:r w:rsidRPr="00136841">
              <w:t>Oppdragsgiver ønsker løsninger som øker detaljeringsgrad, er lettfattelige og gir Oppdragsgiver god oversikt i tillegg til at den er en enkel å tilegne seg oversikt i.</w:t>
            </w:r>
          </w:p>
          <w:p w14:paraId="3D77F36E" w14:textId="77777777" w:rsidR="00136841" w:rsidRPr="00136841" w:rsidRDefault="00136841" w:rsidP="00136841">
            <w:r w:rsidRPr="00136841">
              <w:lastRenderedPageBreak/>
              <w:t>Arkivsøk og rapporteringsmuligheter i nettbanken, herunder hvilken informasjon søk i nettbanken kan gi.</w:t>
            </w:r>
          </w:p>
          <w:p w14:paraId="3DC2948F" w14:textId="77777777" w:rsidR="00136841" w:rsidRPr="00136841" w:rsidRDefault="00136841" w:rsidP="00136841">
            <w:r w:rsidRPr="00136841">
              <w:t xml:space="preserve">Videre bes muligheten for rapportering til relevante formater for videre digital tilpassing (eks. om rapporter kan gis i </w:t>
            </w:r>
            <w:proofErr w:type="spellStart"/>
            <w:r w:rsidRPr="00136841">
              <w:t>excel</w:t>
            </w:r>
            <w:proofErr w:type="spellEnd"/>
            <w:r w:rsidRPr="00136841">
              <w:t xml:space="preserve">, </w:t>
            </w:r>
            <w:proofErr w:type="spellStart"/>
            <w:r w:rsidRPr="00136841">
              <w:t>word</w:t>
            </w:r>
            <w:proofErr w:type="spellEnd"/>
            <w:r w:rsidRPr="00136841">
              <w:t xml:space="preserve">, </w:t>
            </w:r>
            <w:proofErr w:type="spellStart"/>
            <w:r w:rsidRPr="00136841">
              <w:t>pdf</w:t>
            </w:r>
            <w:proofErr w:type="spellEnd"/>
            <w:r w:rsidRPr="00136841">
              <w:t xml:space="preserve"> format) beskrevet.</w:t>
            </w:r>
          </w:p>
        </w:tc>
      </w:tr>
      <w:tr w:rsidR="00136841" w:rsidRPr="00136841" w14:paraId="04095FE9" w14:textId="77777777" w:rsidTr="00842D6C">
        <w:tc>
          <w:tcPr>
            <w:tcW w:w="8495" w:type="dxa"/>
            <w:tcBorders>
              <w:top w:val="single" w:sz="4" w:space="0" w:color="auto"/>
              <w:left w:val="single" w:sz="4" w:space="0" w:color="auto"/>
              <w:bottom w:val="single" w:sz="4" w:space="0" w:color="auto"/>
              <w:right w:val="single" w:sz="4" w:space="0" w:color="auto"/>
            </w:tcBorders>
          </w:tcPr>
          <w:p w14:paraId="1D1682DC" w14:textId="77777777" w:rsidR="00136841" w:rsidRPr="00136841" w:rsidRDefault="00136841" w:rsidP="00136841">
            <w:r w:rsidRPr="00136841">
              <w:lastRenderedPageBreak/>
              <w:t xml:space="preserve">Dokumentasjonskrav: Leverandørens beskrivelse av punktet </w:t>
            </w:r>
            <w:proofErr w:type="spellStart"/>
            <w:r w:rsidRPr="00136841">
              <w:t>ihht</w:t>
            </w:r>
            <w:proofErr w:type="spellEnd"/>
            <w:r w:rsidRPr="00136841">
              <w:t xml:space="preserve"> overstående: </w:t>
            </w:r>
          </w:p>
          <w:p w14:paraId="03A6FD61" w14:textId="77777777" w:rsidR="00136841" w:rsidRPr="00136841" w:rsidRDefault="00136841" w:rsidP="00136841">
            <w:pPr>
              <w:rPr>
                <w:b/>
                <w:bCs/>
              </w:rPr>
            </w:pPr>
          </w:p>
          <w:p w14:paraId="38532258" w14:textId="77777777" w:rsidR="00136841" w:rsidRPr="00136841" w:rsidRDefault="00136841" w:rsidP="00136841">
            <w:pPr>
              <w:rPr>
                <w:b/>
                <w:bCs/>
              </w:rPr>
            </w:pPr>
          </w:p>
          <w:p w14:paraId="685954F8" w14:textId="77777777" w:rsidR="00136841" w:rsidRPr="00136841" w:rsidRDefault="00136841" w:rsidP="00136841">
            <w:pPr>
              <w:rPr>
                <w:b/>
                <w:bCs/>
              </w:rPr>
            </w:pPr>
          </w:p>
          <w:p w14:paraId="461DA77A" w14:textId="77777777" w:rsidR="00136841" w:rsidRPr="00136841" w:rsidRDefault="00136841" w:rsidP="00136841">
            <w:pPr>
              <w:rPr>
                <w:b/>
                <w:bCs/>
              </w:rPr>
            </w:pPr>
          </w:p>
          <w:p w14:paraId="7AAED70C" w14:textId="77777777" w:rsidR="00136841" w:rsidRPr="00136841" w:rsidRDefault="00136841" w:rsidP="00136841">
            <w:pPr>
              <w:rPr>
                <w:b/>
                <w:bCs/>
              </w:rPr>
            </w:pPr>
          </w:p>
          <w:p w14:paraId="207CDE7F" w14:textId="77777777" w:rsidR="00136841" w:rsidRPr="00136841" w:rsidRDefault="00136841" w:rsidP="00136841">
            <w:pPr>
              <w:rPr>
                <w:b/>
                <w:bCs/>
              </w:rPr>
            </w:pPr>
          </w:p>
          <w:p w14:paraId="717080C8" w14:textId="77777777" w:rsidR="00136841" w:rsidRPr="00136841" w:rsidRDefault="00136841" w:rsidP="00136841">
            <w:pPr>
              <w:rPr>
                <w:b/>
                <w:bCs/>
              </w:rPr>
            </w:pPr>
          </w:p>
        </w:tc>
      </w:tr>
      <w:tr w:rsidR="00136841" w:rsidRPr="00136841" w14:paraId="4C96B894" w14:textId="77777777" w:rsidTr="00842D6C">
        <w:tc>
          <w:tcPr>
            <w:tcW w:w="8495" w:type="dxa"/>
            <w:tcBorders>
              <w:top w:val="single" w:sz="4" w:space="0" w:color="auto"/>
              <w:left w:val="single" w:sz="4" w:space="0" w:color="auto"/>
              <w:bottom w:val="single" w:sz="4" w:space="0" w:color="auto"/>
              <w:right w:val="single" w:sz="4" w:space="0" w:color="auto"/>
            </w:tcBorders>
            <w:hideMark/>
          </w:tcPr>
          <w:p w14:paraId="76B12CCE" w14:textId="6F91A785" w:rsidR="00136841" w:rsidRPr="00136841" w:rsidRDefault="00842D6C" w:rsidP="00136841">
            <w:pPr>
              <w:rPr>
                <w:b/>
                <w:bCs/>
              </w:rPr>
            </w:pPr>
            <w:r>
              <w:rPr>
                <w:b/>
                <w:bCs/>
              </w:rPr>
              <w:t xml:space="preserve">1.4 </w:t>
            </w:r>
            <w:r w:rsidR="00136841" w:rsidRPr="00136841">
              <w:rPr>
                <w:b/>
                <w:bCs/>
              </w:rPr>
              <w:t>Likviditetsprognoseverktøy</w:t>
            </w:r>
          </w:p>
          <w:p w14:paraId="0610DFC3" w14:textId="653A57B7" w:rsidR="00136841" w:rsidRPr="00136841" w:rsidRDefault="00136841" w:rsidP="00136841">
            <w:r w:rsidRPr="00136841">
              <w:t xml:space="preserve">Oppdragsgiver ønsker til enhver tid å ha god oversikt over likviditeten, både historisk og på kort og mellomlang sikt. Leverandøren </w:t>
            </w:r>
            <w:r w:rsidR="00054DAA">
              <w:t>skal</w:t>
            </w:r>
            <w:r w:rsidR="00054DAA" w:rsidRPr="00136841">
              <w:t xml:space="preserve"> </w:t>
            </w:r>
            <w:r w:rsidRPr="00136841">
              <w:t>spesifisere hvilke løsninger som tilbys i forbindelse med likviditetsrapportering (herunder detaljeringsgrad og sumposter for både inn- og utgående betalinger) og likviditetsprognoser.</w:t>
            </w:r>
          </w:p>
          <w:p w14:paraId="5064F84E" w14:textId="77777777" w:rsidR="00136841" w:rsidRPr="00136841" w:rsidRDefault="00136841" w:rsidP="00136841">
            <w:pPr>
              <w:rPr>
                <w:b/>
                <w:bCs/>
              </w:rPr>
            </w:pPr>
            <w:r w:rsidRPr="00136841">
              <w:t>Eventuell pris på likviditetsmodul skal fremkomme av leverandørens tilbud (prisskjema). Muligheter for integrasjoner skal beskrives.</w:t>
            </w:r>
          </w:p>
        </w:tc>
      </w:tr>
      <w:tr w:rsidR="00136841" w:rsidRPr="00136841" w14:paraId="7D3C6496" w14:textId="77777777" w:rsidTr="00842D6C">
        <w:tc>
          <w:tcPr>
            <w:tcW w:w="8495" w:type="dxa"/>
            <w:tcBorders>
              <w:top w:val="single" w:sz="4" w:space="0" w:color="auto"/>
              <w:left w:val="single" w:sz="4" w:space="0" w:color="auto"/>
              <w:bottom w:val="single" w:sz="4" w:space="0" w:color="auto"/>
              <w:right w:val="single" w:sz="4" w:space="0" w:color="auto"/>
            </w:tcBorders>
          </w:tcPr>
          <w:p w14:paraId="4D33E35A" w14:textId="77777777" w:rsidR="00136841" w:rsidRPr="00136841" w:rsidRDefault="00136841" w:rsidP="00136841">
            <w:r w:rsidRPr="00136841">
              <w:t xml:space="preserve">Dokumentasjonskrav: Leverandørens beskrivelse av punktet </w:t>
            </w:r>
            <w:proofErr w:type="spellStart"/>
            <w:r w:rsidRPr="00136841">
              <w:t>ihht</w:t>
            </w:r>
            <w:proofErr w:type="spellEnd"/>
            <w:r w:rsidRPr="00136841">
              <w:t xml:space="preserve"> overstående: </w:t>
            </w:r>
          </w:p>
          <w:p w14:paraId="5AA5C883" w14:textId="77777777" w:rsidR="00136841" w:rsidRPr="00136841" w:rsidRDefault="00136841" w:rsidP="00136841"/>
          <w:p w14:paraId="250A3B1C" w14:textId="77777777" w:rsidR="00136841" w:rsidRPr="00136841" w:rsidRDefault="00136841" w:rsidP="00136841"/>
          <w:p w14:paraId="148A5BC5" w14:textId="77777777" w:rsidR="00136841" w:rsidRPr="00136841" w:rsidRDefault="00136841" w:rsidP="00136841"/>
          <w:p w14:paraId="1AEF49B1" w14:textId="77777777" w:rsidR="00136841" w:rsidRPr="00136841" w:rsidRDefault="00136841" w:rsidP="00136841"/>
          <w:p w14:paraId="68EADCD2" w14:textId="77777777" w:rsidR="00136841" w:rsidRPr="00136841" w:rsidRDefault="00136841" w:rsidP="00136841"/>
          <w:p w14:paraId="1526561C" w14:textId="77777777" w:rsidR="00136841" w:rsidRPr="00136841" w:rsidRDefault="00136841" w:rsidP="00136841"/>
          <w:p w14:paraId="7AC22046" w14:textId="77777777" w:rsidR="00136841" w:rsidRPr="00136841" w:rsidRDefault="00136841" w:rsidP="00136841"/>
          <w:p w14:paraId="045D0ECD" w14:textId="77777777" w:rsidR="00136841" w:rsidRPr="00136841" w:rsidRDefault="00136841" w:rsidP="00136841"/>
          <w:p w14:paraId="010D7B36" w14:textId="77777777" w:rsidR="00136841" w:rsidRPr="00136841" w:rsidRDefault="00136841" w:rsidP="00136841"/>
        </w:tc>
      </w:tr>
      <w:tr w:rsidR="00136841" w:rsidRPr="00136841" w14:paraId="19244E72" w14:textId="77777777" w:rsidTr="00842D6C">
        <w:tc>
          <w:tcPr>
            <w:tcW w:w="8495" w:type="dxa"/>
            <w:tcBorders>
              <w:top w:val="single" w:sz="4" w:space="0" w:color="auto"/>
              <w:left w:val="single" w:sz="4" w:space="0" w:color="auto"/>
              <w:bottom w:val="single" w:sz="4" w:space="0" w:color="auto"/>
              <w:right w:val="single" w:sz="4" w:space="0" w:color="auto"/>
            </w:tcBorders>
            <w:hideMark/>
          </w:tcPr>
          <w:p w14:paraId="10EBC183" w14:textId="6520CB5F" w:rsidR="00136841" w:rsidRPr="00136841" w:rsidRDefault="00842D6C" w:rsidP="00136841">
            <w:pPr>
              <w:rPr>
                <w:b/>
                <w:bCs/>
              </w:rPr>
            </w:pPr>
            <w:r>
              <w:rPr>
                <w:b/>
                <w:bCs/>
              </w:rPr>
              <w:t>1.</w:t>
            </w:r>
            <w:r w:rsidR="00ED417C">
              <w:rPr>
                <w:b/>
                <w:bCs/>
              </w:rPr>
              <w:t>5</w:t>
            </w:r>
            <w:r>
              <w:rPr>
                <w:b/>
                <w:bCs/>
              </w:rPr>
              <w:t xml:space="preserve"> </w:t>
            </w:r>
            <w:r w:rsidR="00136841" w:rsidRPr="00136841">
              <w:rPr>
                <w:b/>
                <w:bCs/>
              </w:rPr>
              <w:t>Administrasjonsløsninger for bankkort</w:t>
            </w:r>
          </w:p>
          <w:p w14:paraId="3F6B76B6" w14:textId="77777777" w:rsidR="00136841" w:rsidRPr="00136841" w:rsidRDefault="00136841" w:rsidP="00136841">
            <w:r w:rsidRPr="00136841">
              <w:t>Oppdragsgiver ønsker fleksible og brukervennlige administrasjonsløsninger for Oppdrags-givers bankkort. Listen over ønskede kort er gitt i prisskjema, manglende tilbud på kort kan følgelig medføre trekk i score.</w:t>
            </w:r>
          </w:p>
          <w:p w14:paraId="18B5FFD5" w14:textId="77777777" w:rsidR="00136841" w:rsidRPr="00136841" w:rsidRDefault="00136841" w:rsidP="00136841">
            <w:r w:rsidRPr="00136841">
              <w:t>Leverandøren skal beskrive sine tilbudte kort og løsninger for administrering av kort som tilbys i tilbudet. Muligheter for integrasjoner skal beskrives. Mulighet for saldoforespørsler på ladekort for stønadsmottakere bes også beskrevet, samt muligheter for remittering. For debetkort bedrift bes det spesifisert om kortets utseende skiller seg fra privatkort samt om en kan ha annen pin kode på dette kortet enn på privatkort i samme bank. Det bes videre spesifisert hvor mange kort som kan knyttes til en og samme konto.</w:t>
            </w:r>
          </w:p>
        </w:tc>
      </w:tr>
      <w:tr w:rsidR="00136841" w:rsidRPr="00136841" w14:paraId="77BF97B1" w14:textId="77777777" w:rsidTr="00842D6C">
        <w:tc>
          <w:tcPr>
            <w:tcW w:w="8495" w:type="dxa"/>
            <w:tcBorders>
              <w:top w:val="single" w:sz="4" w:space="0" w:color="auto"/>
              <w:left w:val="single" w:sz="4" w:space="0" w:color="auto"/>
              <w:bottom w:val="single" w:sz="4" w:space="0" w:color="auto"/>
              <w:right w:val="single" w:sz="4" w:space="0" w:color="auto"/>
            </w:tcBorders>
          </w:tcPr>
          <w:p w14:paraId="20E22A82" w14:textId="77777777" w:rsidR="00136841" w:rsidRPr="00136841" w:rsidRDefault="00136841" w:rsidP="00136841">
            <w:r w:rsidRPr="00136841">
              <w:t xml:space="preserve">Dokumentasjonskrav: Leverandøren skal beskrive punktet </w:t>
            </w:r>
            <w:proofErr w:type="spellStart"/>
            <w:r w:rsidRPr="00136841">
              <w:t>ihht</w:t>
            </w:r>
            <w:proofErr w:type="spellEnd"/>
            <w:r w:rsidRPr="00136841">
              <w:t xml:space="preserve"> overstående: </w:t>
            </w:r>
          </w:p>
          <w:p w14:paraId="1F856E75" w14:textId="77777777" w:rsidR="00136841" w:rsidRPr="00136841" w:rsidRDefault="00136841" w:rsidP="00136841"/>
          <w:p w14:paraId="5CEB3EF1" w14:textId="77777777" w:rsidR="00136841" w:rsidRPr="00136841" w:rsidRDefault="00136841" w:rsidP="00136841"/>
          <w:p w14:paraId="47DA857B" w14:textId="77777777" w:rsidR="00136841" w:rsidRPr="00136841" w:rsidRDefault="00136841" w:rsidP="00136841"/>
          <w:p w14:paraId="253FA909" w14:textId="77777777" w:rsidR="00136841" w:rsidRPr="00136841" w:rsidRDefault="00136841" w:rsidP="00136841"/>
          <w:p w14:paraId="16448095" w14:textId="77777777" w:rsidR="00136841" w:rsidRPr="00136841" w:rsidRDefault="00136841" w:rsidP="00136841"/>
          <w:p w14:paraId="5D05A473" w14:textId="77777777" w:rsidR="00136841" w:rsidRPr="00136841" w:rsidRDefault="00136841" w:rsidP="00136841"/>
          <w:p w14:paraId="3C82C531" w14:textId="77777777" w:rsidR="00136841" w:rsidRPr="00136841" w:rsidRDefault="00136841" w:rsidP="00136841"/>
          <w:p w14:paraId="7FD3B47A" w14:textId="77777777" w:rsidR="00136841" w:rsidRPr="00136841" w:rsidRDefault="00136841" w:rsidP="00136841"/>
        </w:tc>
      </w:tr>
    </w:tbl>
    <w:p w14:paraId="0C2B4662" w14:textId="77777777" w:rsidR="00136841" w:rsidRPr="00136841" w:rsidRDefault="00136841" w:rsidP="00136841"/>
    <w:p w14:paraId="7337D26C" w14:textId="77777777" w:rsidR="00136841" w:rsidRDefault="00136841" w:rsidP="00136841"/>
    <w:p w14:paraId="1463CB1B" w14:textId="77777777" w:rsidR="00136841" w:rsidRPr="00136841" w:rsidRDefault="00136841" w:rsidP="00136841"/>
    <w:p w14:paraId="3F907B9C" w14:textId="77777777" w:rsidR="00136841" w:rsidRPr="00136841" w:rsidRDefault="00136841" w:rsidP="00136841"/>
    <w:p w14:paraId="24E2EB9C" w14:textId="77777777" w:rsidR="00136841" w:rsidRPr="00136841" w:rsidRDefault="00136841" w:rsidP="00136841">
      <w:pPr>
        <w:rPr>
          <w:b/>
          <w:sz w:val="28"/>
          <w:szCs w:val="28"/>
        </w:rPr>
      </w:pPr>
      <w:bookmarkStart w:id="3" w:name="_Toc64886810"/>
      <w:bookmarkStart w:id="4" w:name="_Toc111725213"/>
      <w:proofErr w:type="spellStart"/>
      <w:r w:rsidRPr="00136841">
        <w:rPr>
          <w:b/>
          <w:sz w:val="28"/>
          <w:szCs w:val="28"/>
        </w:rPr>
        <w:t>Delkriterie</w:t>
      </w:r>
      <w:proofErr w:type="spellEnd"/>
      <w:r w:rsidRPr="00136841">
        <w:rPr>
          <w:b/>
          <w:sz w:val="28"/>
          <w:szCs w:val="28"/>
        </w:rPr>
        <w:t xml:space="preserve"> 2: Service</w:t>
      </w:r>
      <w:bookmarkEnd w:id="3"/>
      <w:r w:rsidRPr="00136841">
        <w:rPr>
          <w:b/>
          <w:sz w:val="28"/>
          <w:szCs w:val="28"/>
        </w:rPr>
        <w:t xml:space="preserve"> </w:t>
      </w:r>
      <w:bookmarkEnd w:id="4"/>
    </w:p>
    <w:p w14:paraId="307594A4" w14:textId="77777777" w:rsidR="00136841" w:rsidRPr="00136841" w:rsidRDefault="00136841" w:rsidP="00136841"/>
    <w:p w14:paraId="29D430AB" w14:textId="77777777" w:rsidR="00136841" w:rsidRPr="00136841" w:rsidRDefault="00136841" w:rsidP="00136841">
      <w:r w:rsidRPr="00136841">
        <w:rPr>
          <w:b/>
          <w:bCs/>
          <w:u w:val="single"/>
        </w:rPr>
        <w:lastRenderedPageBreak/>
        <w:t xml:space="preserve">I vurderingen av </w:t>
      </w:r>
      <w:proofErr w:type="spellStart"/>
      <w:r w:rsidRPr="00136841">
        <w:rPr>
          <w:b/>
          <w:bCs/>
          <w:u w:val="single"/>
        </w:rPr>
        <w:t>delkriterie</w:t>
      </w:r>
      <w:proofErr w:type="spellEnd"/>
      <w:r w:rsidRPr="00136841">
        <w:rPr>
          <w:b/>
          <w:bCs/>
          <w:u w:val="single"/>
        </w:rPr>
        <w:t xml:space="preserve"> 2 – vil følgende bli vurdert</w:t>
      </w:r>
      <w:r w:rsidRPr="00136841">
        <w:rPr>
          <w:b/>
          <w:bCs/>
        </w:rPr>
        <w:t>:</w:t>
      </w:r>
    </w:p>
    <w:tbl>
      <w:tblPr>
        <w:tblStyle w:val="Tabellrutenett"/>
        <w:tblW w:w="0" w:type="auto"/>
        <w:tblLook w:val="04A0" w:firstRow="1" w:lastRow="0" w:firstColumn="1" w:lastColumn="0" w:noHBand="0" w:noVBand="1"/>
      </w:tblPr>
      <w:tblGrid>
        <w:gridCol w:w="8495"/>
      </w:tblGrid>
      <w:tr w:rsidR="00136841" w:rsidRPr="00136841" w14:paraId="0C23A8AA" w14:textId="77777777" w:rsidTr="00ED417C">
        <w:tc>
          <w:tcPr>
            <w:tcW w:w="8495" w:type="dxa"/>
            <w:tcBorders>
              <w:top w:val="single" w:sz="4" w:space="0" w:color="auto"/>
              <w:left w:val="single" w:sz="4" w:space="0" w:color="auto"/>
              <w:bottom w:val="single" w:sz="4" w:space="0" w:color="auto"/>
              <w:right w:val="single" w:sz="4" w:space="0" w:color="auto"/>
            </w:tcBorders>
            <w:hideMark/>
          </w:tcPr>
          <w:p w14:paraId="4C5BE8D6" w14:textId="4BB87B82" w:rsidR="00136841" w:rsidRPr="00136841" w:rsidRDefault="00ED417C" w:rsidP="00136841">
            <w:pPr>
              <w:rPr>
                <w:b/>
                <w:bCs/>
              </w:rPr>
            </w:pPr>
            <w:r>
              <w:rPr>
                <w:b/>
                <w:bCs/>
              </w:rPr>
              <w:t xml:space="preserve">2.1 </w:t>
            </w:r>
            <w:r w:rsidR="00136841" w:rsidRPr="00136841">
              <w:rPr>
                <w:b/>
                <w:bCs/>
              </w:rPr>
              <w:t>Kunnskap om kommuners behov og muligheter innen bank</w:t>
            </w:r>
          </w:p>
          <w:p w14:paraId="7D0035FA" w14:textId="77777777" w:rsidR="00136841" w:rsidRPr="00136841" w:rsidRDefault="00136841" w:rsidP="00136841">
            <w:r w:rsidRPr="00136841">
              <w:t xml:space="preserve">Oppdragsgiver ønsker en bankforbindelse som har kunnskap om kommuners behov og muligheter innen bank. Leverandøren bes beskrive sine kontaktpersoner/kundeteam. Kontaktpersonenes/ kundeteamets egnethet og relevante kompetanse med tilsvarende kunder tillegges vekt. Videre bes det beskrevet om bredde og dybde i kundeteamet, samt en beskrivelse av hvilke funksjoner de ulike personene i teamet vil bidra med. </w:t>
            </w:r>
          </w:p>
        </w:tc>
      </w:tr>
      <w:tr w:rsidR="00136841" w:rsidRPr="00136841" w14:paraId="5009A645" w14:textId="77777777" w:rsidTr="00ED417C">
        <w:tc>
          <w:tcPr>
            <w:tcW w:w="8495" w:type="dxa"/>
            <w:tcBorders>
              <w:top w:val="single" w:sz="4" w:space="0" w:color="auto"/>
              <w:left w:val="single" w:sz="4" w:space="0" w:color="auto"/>
              <w:bottom w:val="single" w:sz="4" w:space="0" w:color="auto"/>
              <w:right w:val="single" w:sz="4" w:space="0" w:color="auto"/>
            </w:tcBorders>
          </w:tcPr>
          <w:p w14:paraId="4F0A4A83" w14:textId="77777777" w:rsidR="00136841" w:rsidRPr="00136841" w:rsidRDefault="00136841" w:rsidP="00136841">
            <w:r w:rsidRPr="00136841">
              <w:t xml:space="preserve">Dokumentasjonskrav: Leverandøren skal beskrive punktet </w:t>
            </w:r>
            <w:proofErr w:type="spellStart"/>
            <w:r w:rsidRPr="00136841">
              <w:t>ihht</w:t>
            </w:r>
            <w:proofErr w:type="spellEnd"/>
            <w:r w:rsidRPr="00136841">
              <w:t xml:space="preserve"> overstående: </w:t>
            </w:r>
          </w:p>
          <w:p w14:paraId="58D96BBD" w14:textId="77777777" w:rsidR="00136841" w:rsidRPr="00136841" w:rsidRDefault="00136841" w:rsidP="00136841"/>
          <w:p w14:paraId="28071DEF" w14:textId="77777777" w:rsidR="00136841" w:rsidRPr="00136841" w:rsidRDefault="00136841" w:rsidP="00136841"/>
          <w:p w14:paraId="34141F5C" w14:textId="77777777" w:rsidR="00136841" w:rsidRPr="00136841" w:rsidRDefault="00136841" w:rsidP="00136841"/>
          <w:p w14:paraId="0303D57B" w14:textId="77777777" w:rsidR="00136841" w:rsidRPr="00136841" w:rsidRDefault="00136841" w:rsidP="00136841"/>
          <w:p w14:paraId="452186FB" w14:textId="77777777" w:rsidR="00136841" w:rsidRPr="00136841" w:rsidRDefault="00136841" w:rsidP="00136841"/>
          <w:p w14:paraId="324426F9" w14:textId="77777777" w:rsidR="00136841" w:rsidRPr="00136841" w:rsidRDefault="00136841" w:rsidP="00136841"/>
          <w:p w14:paraId="7B97FC7D" w14:textId="77777777" w:rsidR="00136841" w:rsidRPr="00136841" w:rsidRDefault="00136841" w:rsidP="00136841"/>
          <w:p w14:paraId="10BE460B" w14:textId="77777777" w:rsidR="00136841" w:rsidRPr="00136841" w:rsidRDefault="00136841" w:rsidP="00136841"/>
          <w:p w14:paraId="6E91C692" w14:textId="77777777" w:rsidR="00136841" w:rsidRPr="00136841" w:rsidRDefault="00136841" w:rsidP="00136841"/>
          <w:p w14:paraId="697BC02E" w14:textId="77777777" w:rsidR="00136841" w:rsidRPr="00136841" w:rsidRDefault="00136841" w:rsidP="00136841"/>
          <w:p w14:paraId="4B888957" w14:textId="77777777" w:rsidR="00136841" w:rsidRPr="00136841" w:rsidRDefault="00136841" w:rsidP="00136841"/>
        </w:tc>
      </w:tr>
      <w:tr w:rsidR="00136841" w:rsidRPr="00136841" w14:paraId="3F8156E6" w14:textId="77777777" w:rsidTr="00ED417C">
        <w:tc>
          <w:tcPr>
            <w:tcW w:w="8495" w:type="dxa"/>
            <w:tcBorders>
              <w:top w:val="single" w:sz="4" w:space="0" w:color="auto"/>
              <w:left w:val="single" w:sz="4" w:space="0" w:color="auto"/>
              <w:bottom w:val="single" w:sz="4" w:space="0" w:color="auto"/>
              <w:right w:val="single" w:sz="4" w:space="0" w:color="auto"/>
            </w:tcBorders>
            <w:hideMark/>
          </w:tcPr>
          <w:p w14:paraId="1D3C92D7" w14:textId="75D20026" w:rsidR="00136841" w:rsidRPr="00136841" w:rsidRDefault="00ED417C" w:rsidP="00136841">
            <w:pPr>
              <w:rPr>
                <w:b/>
                <w:bCs/>
              </w:rPr>
            </w:pPr>
            <w:r>
              <w:rPr>
                <w:b/>
                <w:bCs/>
              </w:rPr>
              <w:t xml:space="preserve">2.2 </w:t>
            </w:r>
            <w:r w:rsidR="00136841" w:rsidRPr="00136841">
              <w:rPr>
                <w:b/>
                <w:bCs/>
              </w:rPr>
              <w:t>Servicekonsept</w:t>
            </w:r>
          </w:p>
          <w:p w14:paraId="37D9F98E" w14:textId="77777777" w:rsidR="00136841" w:rsidRPr="00136841" w:rsidRDefault="00136841" w:rsidP="00136841">
            <w:r w:rsidRPr="00136841">
              <w:t>Leverandørens servicekonsept, herunder organisering, dimensjonering, lokalisering, i hvilken grad dette apparatet er dedikert for Oppdragsgiver, innen hvilke tidsperioder det kan garanteres tilgjengelighet (både telefonsupport og support ved fysisk oppmøte hos Oppdragsgiver), og hvilke kvalitetsstandarder som kan avtalefestes, bes beskrevet. For telefonsupport bes det oppgitt gjennomsnittlig svartid, og løsningsgrad på førstelinje telefonsupport. Responstid på chat og epost bes også spesifisert.</w:t>
            </w:r>
          </w:p>
          <w:p w14:paraId="40477FF2" w14:textId="77777777" w:rsidR="00136841" w:rsidRPr="00136841" w:rsidRDefault="00136841" w:rsidP="00136841">
            <w:r w:rsidRPr="00136841">
              <w:t xml:space="preserve">Leverandøren bes også beskrive hvordan legitimering av personer uten </w:t>
            </w:r>
            <w:proofErr w:type="spellStart"/>
            <w:r w:rsidRPr="00136841">
              <w:t>BankID</w:t>
            </w:r>
            <w:proofErr w:type="spellEnd"/>
            <w:r w:rsidRPr="00136841">
              <w:t xml:space="preserve"> kan skje, samt hvor raskt personer uten </w:t>
            </w:r>
            <w:proofErr w:type="spellStart"/>
            <w:r w:rsidRPr="00136841">
              <w:t>BankID</w:t>
            </w:r>
            <w:proofErr w:type="spellEnd"/>
            <w:r w:rsidRPr="00136841">
              <w:t xml:space="preserve"> kan få egen bankkonto.</w:t>
            </w:r>
          </w:p>
          <w:p w14:paraId="12044C12" w14:textId="77777777" w:rsidR="00136841" w:rsidRPr="00136841" w:rsidRDefault="00136841" w:rsidP="00136841">
            <w:r w:rsidRPr="00136841">
              <w:t xml:space="preserve">Videre bes de planer (hyppighet, deltakelse, innhold mv.) leverandør skisserer for oppfølgingsmøter og kompetanseoverføring (nye regelverk, nye bankløsninger, produkter/ tjenester og annen relevant bankfaglig informasjon som har relevans for Oppdragsgiver) beskrevet, også planer for oppfølging, rådgiving og kompetanseoverføring mellom oppfølgingsmøtene vektlegges. </w:t>
            </w:r>
          </w:p>
          <w:p w14:paraId="49E70A42" w14:textId="77777777" w:rsidR="00136841" w:rsidRPr="00136841" w:rsidRDefault="00136841" w:rsidP="00136841">
            <w:r w:rsidRPr="00136841">
              <w:t>Kompetanse som stilles til rådighet for kompetanseoverføring og omfang som tilbys uten kostnad bes beskrevet.</w:t>
            </w:r>
          </w:p>
        </w:tc>
      </w:tr>
      <w:tr w:rsidR="00136841" w:rsidRPr="00136841" w14:paraId="4F845211" w14:textId="77777777" w:rsidTr="00ED417C">
        <w:tc>
          <w:tcPr>
            <w:tcW w:w="8495" w:type="dxa"/>
            <w:tcBorders>
              <w:top w:val="single" w:sz="4" w:space="0" w:color="auto"/>
              <w:left w:val="single" w:sz="4" w:space="0" w:color="auto"/>
              <w:bottom w:val="single" w:sz="4" w:space="0" w:color="auto"/>
              <w:right w:val="single" w:sz="4" w:space="0" w:color="auto"/>
            </w:tcBorders>
          </w:tcPr>
          <w:p w14:paraId="5FEF95FC" w14:textId="77777777" w:rsidR="00136841" w:rsidRPr="00136841" w:rsidRDefault="00136841" w:rsidP="00136841">
            <w:r w:rsidRPr="00136841">
              <w:t xml:space="preserve">Dokumentasjonskrav: Leverandøren skal beskrive punktet </w:t>
            </w:r>
            <w:proofErr w:type="spellStart"/>
            <w:r w:rsidRPr="00136841">
              <w:t>ihht</w:t>
            </w:r>
            <w:proofErr w:type="spellEnd"/>
            <w:r w:rsidRPr="00136841">
              <w:t xml:space="preserve"> overstående: </w:t>
            </w:r>
          </w:p>
          <w:p w14:paraId="0559DBFD" w14:textId="77777777" w:rsidR="00136841" w:rsidRPr="00136841" w:rsidRDefault="00136841" w:rsidP="00136841"/>
          <w:p w14:paraId="63591A8D" w14:textId="77777777" w:rsidR="00136841" w:rsidRPr="00136841" w:rsidRDefault="00136841" w:rsidP="00136841"/>
          <w:p w14:paraId="6C5C826A" w14:textId="77777777" w:rsidR="00136841" w:rsidRPr="00136841" w:rsidRDefault="00136841" w:rsidP="00136841"/>
          <w:p w14:paraId="34040BA1" w14:textId="77777777" w:rsidR="00136841" w:rsidRPr="00136841" w:rsidRDefault="00136841" w:rsidP="00136841"/>
          <w:p w14:paraId="1A3EE15A" w14:textId="77777777" w:rsidR="00136841" w:rsidRPr="00136841" w:rsidRDefault="00136841" w:rsidP="00136841"/>
          <w:p w14:paraId="79580692" w14:textId="77777777" w:rsidR="00136841" w:rsidRPr="00136841" w:rsidRDefault="00136841" w:rsidP="00136841"/>
          <w:p w14:paraId="4100F6D1" w14:textId="77777777" w:rsidR="00136841" w:rsidRPr="00136841" w:rsidRDefault="00136841" w:rsidP="00136841"/>
          <w:p w14:paraId="5D09796E" w14:textId="77777777" w:rsidR="00136841" w:rsidRPr="00136841" w:rsidRDefault="00136841" w:rsidP="00136841"/>
        </w:tc>
      </w:tr>
      <w:tr w:rsidR="00136841" w:rsidRPr="00136841" w14:paraId="6BC0299A" w14:textId="77777777" w:rsidTr="00ED417C">
        <w:tc>
          <w:tcPr>
            <w:tcW w:w="8495" w:type="dxa"/>
            <w:tcBorders>
              <w:top w:val="single" w:sz="4" w:space="0" w:color="auto"/>
              <w:left w:val="single" w:sz="4" w:space="0" w:color="auto"/>
              <w:bottom w:val="single" w:sz="4" w:space="0" w:color="auto"/>
              <w:right w:val="single" w:sz="4" w:space="0" w:color="auto"/>
            </w:tcBorders>
            <w:hideMark/>
          </w:tcPr>
          <w:p w14:paraId="42286A63" w14:textId="551D566C" w:rsidR="00136841" w:rsidRPr="00136841" w:rsidRDefault="00ED417C" w:rsidP="00136841">
            <w:pPr>
              <w:rPr>
                <w:b/>
                <w:bCs/>
              </w:rPr>
            </w:pPr>
            <w:r>
              <w:rPr>
                <w:b/>
                <w:bCs/>
              </w:rPr>
              <w:t xml:space="preserve">2.3 </w:t>
            </w:r>
            <w:r w:rsidR="00136841" w:rsidRPr="00136841">
              <w:rPr>
                <w:b/>
                <w:bCs/>
              </w:rPr>
              <w:t>Digitalisering, cybersikkerhet og svindel</w:t>
            </w:r>
          </w:p>
          <w:p w14:paraId="23863F71" w14:textId="77777777" w:rsidR="00136841" w:rsidRDefault="00136841" w:rsidP="00136841">
            <w:r w:rsidRPr="00136841">
              <w:t>Kontantstrømmene til Oppdragsgiver involverer både banker og flere tredjeparter. God håndtering av risiko i kontantstrømkjeden, herunder cybersikkerhet og forebygging av svindel, er derfor viktig.</w:t>
            </w:r>
          </w:p>
          <w:p w14:paraId="66A31D1C" w14:textId="77777777" w:rsidR="00ED417C" w:rsidRDefault="00ED417C" w:rsidP="00136841"/>
          <w:p w14:paraId="1E367D9E" w14:textId="04F414CA" w:rsidR="00ED417C" w:rsidRDefault="00ED417C" w:rsidP="00136841">
            <w:r w:rsidRPr="00136841">
              <w:t xml:space="preserve">Oppdragsgiver søker </w:t>
            </w:r>
            <w:r>
              <w:t xml:space="preserve">videre </w:t>
            </w:r>
            <w:r w:rsidRPr="00136841">
              <w:t>til enhver tid best mulig tallgrunnlag/analysegrunnlag (eksempelvis statistikk/historikk over kortbruk, låne- og plasseringsmønstre) for forbedring og innovasjon</w:t>
            </w:r>
            <w:r>
              <w:t>.</w:t>
            </w:r>
            <w:r w:rsidRPr="00136841">
              <w:t xml:space="preserve"> </w:t>
            </w:r>
          </w:p>
          <w:p w14:paraId="14FB3970" w14:textId="77777777" w:rsidR="00ED417C" w:rsidRPr="00136841" w:rsidRDefault="00ED417C" w:rsidP="00136841"/>
          <w:p w14:paraId="61B805B7" w14:textId="7C00C683" w:rsidR="00136841" w:rsidRPr="00136841" w:rsidRDefault="00136841" w:rsidP="00ED417C">
            <w:r w:rsidRPr="00136841">
              <w:t xml:space="preserve">Leverandøren skal beskrive hvordan banken kan bidra som faglig samarbeidspartner og pådriver for kunden innenfor digitalisering, automatisering, KI/maskinlæring, cybersikkerhet </w:t>
            </w:r>
            <w:r w:rsidRPr="00136841">
              <w:lastRenderedPageBreak/>
              <w:t>og svindelforebygging.</w:t>
            </w:r>
            <w:r w:rsidR="00ED417C" w:rsidRPr="00136841">
              <w:t xml:space="preserve"> </w:t>
            </w:r>
            <w:r w:rsidRPr="00136841">
              <w:t xml:space="preserve">Leverandøren </w:t>
            </w:r>
            <w:r w:rsidR="00ED417C">
              <w:t>bes</w:t>
            </w:r>
            <w:r w:rsidRPr="00136841">
              <w:t xml:space="preserve"> også beskrive hvilken</w:t>
            </w:r>
            <w:r w:rsidR="00ED417C">
              <w:t xml:space="preserve"> tallgrunnlag/analysegrunnlag og</w:t>
            </w:r>
            <w:r w:rsidRPr="00136841">
              <w:t xml:space="preserve"> kompetanse </w:t>
            </w:r>
            <w:r w:rsidR="00ED417C">
              <w:t>Leverandøren k</w:t>
            </w:r>
            <w:r w:rsidRPr="00136841">
              <w:t>an stille til rådighet kostnadsfritt for kunden, herunder rådgivning</w:t>
            </w:r>
            <w:r w:rsidR="00ED417C">
              <w:t>, tallgrunnlag/analysegrunnlag</w:t>
            </w:r>
            <w:r w:rsidRPr="00136841">
              <w:t>, deltakelse i prosesser og kompetanseoverføring, samt forventet omfang av slik bistand.</w:t>
            </w:r>
          </w:p>
        </w:tc>
      </w:tr>
      <w:tr w:rsidR="00136841" w:rsidRPr="00136841" w14:paraId="7DBD25F8" w14:textId="77777777" w:rsidTr="00ED417C">
        <w:tc>
          <w:tcPr>
            <w:tcW w:w="8495" w:type="dxa"/>
            <w:tcBorders>
              <w:top w:val="single" w:sz="4" w:space="0" w:color="auto"/>
              <w:left w:val="single" w:sz="4" w:space="0" w:color="auto"/>
              <w:bottom w:val="single" w:sz="4" w:space="0" w:color="auto"/>
              <w:right w:val="single" w:sz="4" w:space="0" w:color="auto"/>
            </w:tcBorders>
          </w:tcPr>
          <w:p w14:paraId="4608D6E8" w14:textId="77777777" w:rsidR="00136841" w:rsidRPr="00136841" w:rsidRDefault="00136841" w:rsidP="00136841">
            <w:r w:rsidRPr="00136841">
              <w:lastRenderedPageBreak/>
              <w:t xml:space="preserve">Dokumentasjonskrav: Leverandøren skal beskrive punktet </w:t>
            </w:r>
            <w:proofErr w:type="spellStart"/>
            <w:r w:rsidRPr="00136841">
              <w:t>ihht</w:t>
            </w:r>
            <w:proofErr w:type="spellEnd"/>
            <w:r w:rsidRPr="00136841">
              <w:t xml:space="preserve"> overstående: </w:t>
            </w:r>
          </w:p>
          <w:p w14:paraId="5C2953BA" w14:textId="77777777" w:rsidR="00136841" w:rsidRPr="00136841" w:rsidRDefault="00136841" w:rsidP="00136841"/>
          <w:p w14:paraId="387DF16B" w14:textId="77777777" w:rsidR="00136841" w:rsidRPr="00136841" w:rsidRDefault="00136841" w:rsidP="00136841"/>
          <w:p w14:paraId="52A37075" w14:textId="77777777" w:rsidR="00136841" w:rsidRPr="00136841" w:rsidRDefault="00136841" w:rsidP="00136841"/>
          <w:p w14:paraId="631E297E" w14:textId="77777777" w:rsidR="00136841" w:rsidRPr="00136841" w:rsidRDefault="00136841" w:rsidP="00136841"/>
          <w:p w14:paraId="172AC3AF" w14:textId="77777777" w:rsidR="00136841" w:rsidRPr="00136841" w:rsidRDefault="00136841" w:rsidP="00136841"/>
          <w:p w14:paraId="5EA1BC2E" w14:textId="77777777" w:rsidR="00136841" w:rsidRPr="00136841" w:rsidRDefault="00136841" w:rsidP="00136841"/>
        </w:tc>
      </w:tr>
      <w:tr w:rsidR="00136841" w:rsidRPr="00136841" w14:paraId="12FE30B7" w14:textId="77777777" w:rsidTr="00ED417C">
        <w:tc>
          <w:tcPr>
            <w:tcW w:w="8495" w:type="dxa"/>
            <w:tcBorders>
              <w:top w:val="single" w:sz="4" w:space="0" w:color="auto"/>
              <w:left w:val="single" w:sz="4" w:space="0" w:color="auto"/>
              <w:bottom w:val="single" w:sz="4" w:space="0" w:color="auto"/>
              <w:right w:val="single" w:sz="4" w:space="0" w:color="auto"/>
            </w:tcBorders>
          </w:tcPr>
          <w:p w14:paraId="5C66A58F" w14:textId="2205FFA1" w:rsidR="00136841" w:rsidRPr="00136841" w:rsidRDefault="00ED417C" w:rsidP="00136841">
            <w:pPr>
              <w:rPr>
                <w:b/>
                <w:bCs/>
              </w:rPr>
            </w:pPr>
            <w:r>
              <w:rPr>
                <w:b/>
                <w:bCs/>
              </w:rPr>
              <w:t xml:space="preserve">2.4 </w:t>
            </w:r>
            <w:r w:rsidR="00136841" w:rsidRPr="00136841">
              <w:rPr>
                <w:b/>
                <w:bCs/>
              </w:rPr>
              <w:t>Kontantreduserende tiltak og administrasjon av kontanter</w:t>
            </w:r>
          </w:p>
          <w:p w14:paraId="68EA5290" w14:textId="77777777" w:rsidR="00136841" w:rsidRPr="00136841" w:rsidRDefault="00136841" w:rsidP="00136841">
            <w:r w:rsidRPr="00136841">
              <w:t xml:space="preserve">Oppdragsgiver søker å effektivisere rutinene for administrering av inn- og utbetalinger av kontanter. Leverandøren skal beskrive sine løsninger for å effektivisere kontanthåndteringen og hvordan løsningene tenkes implementert. </w:t>
            </w:r>
          </w:p>
          <w:p w14:paraId="006E4292" w14:textId="77777777" w:rsidR="00136841" w:rsidRPr="00136841" w:rsidRDefault="00136841" w:rsidP="00136841"/>
          <w:p w14:paraId="20FC8FDE" w14:textId="77777777" w:rsidR="00136841" w:rsidRPr="00136841" w:rsidRDefault="00136841" w:rsidP="00136841">
            <w:r w:rsidRPr="00136841">
              <w:t xml:space="preserve">I praksis dreier dette seg om at Oppdragsgiver ønsker å få redusert andelen kontantbetaling, samt at det skal være enkelt og effektivt med inn- og utbetaling av gjenstående kontanter. </w:t>
            </w:r>
          </w:p>
          <w:p w14:paraId="1427ED4D" w14:textId="77777777" w:rsidR="00136841" w:rsidRPr="00136841" w:rsidRDefault="00136841" w:rsidP="00136841"/>
          <w:p w14:paraId="5AC7640C" w14:textId="77777777" w:rsidR="00136841" w:rsidRPr="00136841" w:rsidRDefault="00136841" w:rsidP="00136841">
            <w:r w:rsidRPr="00136841">
              <w:t>Realistisk gjennomføringsevne, administrering av løsningen og forventet resultat på bakgrunn av beskrivelse tillegges vekt. Det er viktig at de løsninger som foreslås er i samsvar med bokføringsloven med tilhørende forskrift.</w:t>
            </w:r>
          </w:p>
          <w:p w14:paraId="2E5603FA" w14:textId="77777777" w:rsidR="00136841" w:rsidRPr="00136841" w:rsidRDefault="00136841" w:rsidP="00136841"/>
          <w:p w14:paraId="34E36749" w14:textId="77777777" w:rsidR="00136841" w:rsidRPr="00136841" w:rsidRDefault="00136841" w:rsidP="00136841">
            <w:r w:rsidRPr="00136841">
              <w:t>Videre bes Leverandøren beskrive eventuelle løsninger som kan redusere bruken av beboeres kontanter i bofellesskap, sykehjem og liknende.</w:t>
            </w:r>
          </w:p>
        </w:tc>
      </w:tr>
      <w:tr w:rsidR="00136841" w:rsidRPr="00136841" w14:paraId="6C663E91" w14:textId="77777777" w:rsidTr="00ED417C">
        <w:tc>
          <w:tcPr>
            <w:tcW w:w="8495" w:type="dxa"/>
            <w:tcBorders>
              <w:top w:val="single" w:sz="4" w:space="0" w:color="auto"/>
              <w:left w:val="single" w:sz="4" w:space="0" w:color="auto"/>
              <w:bottom w:val="single" w:sz="4" w:space="0" w:color="auto"/>
              <w:right w:val="single" w:sz="4" w:space="0" w:color="auto"/>
            </w:tcBorders>
          </w:tcPr>
          <w:p w14:paraId="3C9FA41D" w14:textId="77777777" w:rsidR="00136841" w:rsidRPr="00136841" w:rsidRDefault="00136841" w:rsidP="00136841">
            <w:r w:rsidRPr="00136841">
              <w:t xml:space="preserve">Dokumentasjonskrav: Leverandøren skal beskrive punktet </w:t>
            </w:r>
            <w:proofErr w:type="spellStart"/>
            <w:r w:rsidRPr="00136841">
              <w:t>ihht</w:t>
            </w:r>
            <w:proofErr w:type="spellEnd"/>
            <w:r w:rsidRPr="00136841">
              <w:t xml:space="preserve"> overstående: </w:t>
            </w:r>
          </w:p>
          <w:p w14:paraId="5367B8E3" w14:textId="77777777" w:rsidR="00136841" w:rsidRPr="00136841" w:rsidRDefault="00136841" w:rsidP="00136841"/>
          <w:p w14:paraId="4D2CB9D3" w14:textId="77777777" w:rsidR="00136841" w:rsidRPr="00136841" w:rsidRDefault="00136841" w:rsidP="00136841"/>
          <w:p w14:paraId="47E1B9EE" w14:textId="77777777" w:rsidR="00136841" w:rsidRPr="00136841" w:rsidRDefault="00136841" w:rsidP="00136841"/>
          <w:p w14:paraId="39A6B6FA" w14:textId="77777777" w:rsidR="00136841" w:rsidRPr="00136841" w:rsidRDefault="00136841" w:rsidP="00136841"/>
          <w:p w14:paraId="4BC674A7" w14:textId="77777777" w:rsidR="00136841" w:rsidRPr="00136841" w:rsidRDefault="00136841" w:rsidP="00136841"/>
          <w:p w14:paraId="177610B9" w14:textId="77777777" w:rsidR="00136841" w:rsidRPr="00136841" w:rsidRDefault="00136841" w:rsidP="00136841"/>
          <w:p w14:paraId="276C4BD2" w14:textId="77777777" w:rsidR="00136841" w:rsidRPr="00136841" w:rsidRDefault="00136841" w:rsidP="00136841"/>
          <w:p w14:paraId="00A57D20" w14:textId="77777777" w:rsidR="00136841" w:rsidRPr="00136841" w:rsidRDefault="00136841" w:rsidP="00136841"/>
          <w:p w14:paraId="67BDF330" w14:textId="77777777" w:rsidR="00136841" w:rsidRPr="00136841" w:rsidRDefault="00136841" w:rsidP="00136841"/>
          <w:p w14:paraId="7D276BFA" w14:textId="77777777" w:rsidR="00136841" w:rsidRPr="00136841" w:rsidRDefault="00136841" w:rsidP="00136841"/>
        </w:tc>
      </w:tr>
      <w:tr w:rsidR="00136841" w:rsidRPr="00136841" w14:paraId="64E451A0" w14:textId="77777777" w:rsidTr="00ED417C">
        <w:tc>
          <w:tcPr>
            <w:tcW w:w="8495" w:type="dxa"/>
            <w:tcBorders>
              <w:top w:val="single" w:sz="4" w:space="0" w:color="auto"/>
              <w:left w:val="single" w:sz="4" w:space="0" w:color="auto"/>
              <w:bottom w:val="single" w:sz="4" w:space="0" w:color="auto"/>
              <w:right w:val="single" w:sz="4" w:space="0" w:color="auto"/>
            </w:tcBorders>
          </w:tcPr>
          <w:p w14:paraId="297B3E7B" w14:textId="4C02D1DF" w:rsidR="00136841" w:rsidRPr="00136841" w:rsidRDefault="00ED417C" w:rsidP="00136841">
            <w:pPr>
              <w:rPr>
                <w:b/>
                <w:bCs/>
              </w:rPr>
            </w:pPr>
            <w:r>
              <w:rPr>
                <w:b/>
                <w:bCs/>
              </w:rPr>
              <w:t xml:space="preserve">2.5 </w:t>
            </w:r>
            <w:r w:rsidR="00136841" w:rsidRPr="00136841">
              <w:rPr>
                <w:b/>
                <w:bCs/>
              </w:rPr>
              <w:t>CM-Analyse</w:t>
            </w:r>
          </w:p>
          <w:p w14:paraId="7818CD9F" w14:textId="77777777" w:rsidR="00136841" w:rsidRPr="00136841" w:rsidRDefault="00136841" w:rsidP="00136841">
            <w:r w:rsidRPr="00136841">
              <w:t>Leverandøren skal skissere hvordan en eventuell pengestrømsanalyse (CM-Analyse) for Oppdragsgiver tenkes gjennomført. Beskrivelsen bør inneholde følgende:  </w:t>
            </w:r>
          </w:p>
          <w:p w14:paraId="6A953DE7" w14:textId="77777777" w:rsidR="00136841" w:rsidRPr="00136841" w:rsidRDefault="00136841" w:rsidP="00136841">
            <w:pPr>
              <w:numPr>
                <w:ilvl w:val="0"/>
                <w:numId w:val="2"/>
              </w:numPr>
            </w:pPr>
            <w:r w:rsidRPr="00136841">
              <w:t>Formålet med en analyse  </w:t>
            </w:r>
          </w:p>
          <w:p w14:paraId="7A74AB8B" w14:textId="77777777" w:rsidR="00136841" w:rsidRPr="00136841" w:rsidRDefault="00136841" w:rsidP="00136841">
            <w:pPr>
              <w:numPr>
                <w:ilvl w:val="0"/>
                <w:numId w:val="2"/>
              </w:numPr>
            </w:pPr>
            <w:r w:rsidRPr="00136841">
              <w:t>Hvilke områder, evt. nøkkelprosesser hvor pengeflyt er involvert som kan inngå i analysen  </w:t>
            </w:r>
          </w:p>
          <w:p w14:paraId="68E5F186" w14:textId="77777777" w:rsidR="00136841" w:rsidRPr="00136841" w:rsidRDefault="00136841" w:rsidP="00136841">
            <w:pPr>
              <w:numPr>
                <w:ilvl w:val="0"/>
                <w:numId w:val="2"/>
              </w:numPr>
            </w:pPr>
            <w:r w:rsidRPr="00136841">
              <w:t>Hvordan organiseres arbeidet med analysen, herunder ressursinnsats fra Oppdragsgiver selv  </w:t>
            </w:r>
          </w:p>
          <w:p w14:paraId="586F8F99" w14:textId="77777777" w:rsidR="00136841" w:rsidRPr="00136841" w:rsidRDefault="00136841" w:rsidP="00136841">
            <w:pPr>
              <w:numPr>
                <w:ilvl w:val="0"/>
                <w:numId w:val="2"/>
              </w:numPr>
            </w:pPr>
            <w:r w:rsidRPr="00136841">
              <w:t>Tidsbruk og pris; antall timer og økonomisk ramme for analysen. Det må også konkretiseres hvor mye av dette som tilbys uten kostnad for Oppdragsgiver  </w:t>
            </w:r>
          </w:p>
          <w:p w14:paraId="4AE4CC54" w14:textId="77777777" w:rsidR="00136841" w:rsidRPr="00136841" w:rsidRDefault="00136841" w:rsidP="00136841">
            <w:pPr>
              <w:numPr>
                <w:ilvl w:val="0"/>
                <w:numId w:val="2"/>
              </w:numPr>
            </w:pPr>
            <w:r w:rsidRPr="00136841">
              <w:t>Hvordan leverandøren bidrar med implementering av resultatene av analysen  </w:t>
            </w:r>
          </w:p>
          <w:p w14:paraId="467F93FF" w14:textId="77777777" w:rsidR="00136841" w:rsidRPr="00136841" w:rsidRDefault="00136841" w:rsidP="00136841">
            <w:pPr>
              <w:numPr>
                <w:ilvl w:val="0"/>
                <w:numId w:val="2"/>
              </w:numPr>
            </w:pPr>
            <w:r w:rsidRPr="00136841">
              <w:t>Bredden og dybden i analyseteamet som vil utføre analysene bes beskrevet, herunder teamets erfaring innen offentlig sektor.  </w:t>
            </w:r>
          </w:p>
          <w:p w14:paraId="275D838B" w14:textId="77777777" w:rsidR="00136841" w:rsidRPr="00136841" w:rsidRDefault="00136841" w:rsidP="00136841">
            <w:pPr>
              <w:numPr>
                <w:ilvl w:val="0"/>
                <w:numId w:val="2"/>
              </w:numPr>
            </w:pPr>
            <w:r w:rsidRPr="00136841">
              <w:t>Vi ber Leverandøren dokumentere om de tidligere har gjennomført tilsvarende analyser for sammenlignbare Kunder.</w:t>
            </w:r>
          </w:p>
          <w:p w14:paraId="498C202C" w14:textId="77777777" w:rsidR="00136841" w:rsidRPr="00136841" w:rsidRDefault="00136841" w:rsidP="00136841"/>
          <w:p w14:paraId="1FBB0610" w14:textId="77777777" w:rsidR="00136841" w:rsidRPr="00136841" w:rsidRDefault="00136841" w:rsidP="00136841">
            <w:r w:rsidRPr="00136841">
              <w:t>Oppdragsgiver skal ikke være bundet til å gjennomføre eventuelle tilbud om analyse.</w:t>
            </w:r>
          </w:p>
        </w:tc>
      </w:tr>
      <w:tr w:rsidR="00136841" w:rsidRPr="00136841" w14:paraId="52134D6A" w14:textId="77777777" w:rsidTr="00ED417C">
        <w:tc>
          <w:tcPr>
            <w:tcW w:w="8495" w:type="dxa"/>
            <w:tcBorders>
              <w:top w:val="single" w:sz="4" w:space="0" w:color="auto"/>
              <w:left w:val="single" w:sz="4" w:space="0" w:color="auto"/>
              <w:bottom w:val="single" w:sz="4" w:space="0" w:color="auto"/>
              <w:right w:val="single" w:sz="4" w:space="0" w:color="auto"/>
            </w:tcBorders>
          </w:tcPr>
          <w:p w14:paraId="261C61B6" w14:textId="77777777" w:rsidR="00136841" w:rsidRPr="00136841" w:rsidRDefault="00136841" w:rsidP="00136841">
            <w:r w:rsidRPr="00136841">
              <w:t xml:space="preserve">Dokumentasjonskrav: Leverandøren skal beskrive punktet </w:t>
            </w:r>
            <w:proofErr w:type="spellStart"/>
            <w:r w:rsidRPr="00136841">
              <w:t>ihht</w:t>
            </w:r>
            <w:proofErr w:type="spellEnd"/>
            <w:r w:rsidRPr="00136841">
              <w:t xml:space="preserve"> overstående: </w:t>
            </w:r>
          </w:p>
          <w:p w14:paraId="29DD3CE3" w14:textId="77777777" w:rsidR="00136841" w:rsidRPr="00136841" w:rsidRDefault="00136841" w:rsidP="00136841"/>
          <w:p w14:paraId="2775AC07" w14:textId="77777777" w:rsidR="00136841" w:rsidRPr="00136841" w:rsidRDefault="00136841" w:rsidP="00136841"/>
          <w:p w14:paraId="68556108" w14:textId="77777777" w:rsidR="00136841" w:rsidRPr="00136841" w:rsidRDefault="00136841" w:rsidP="00136841"/>
          <w:p w14:paraId="2E785D9A" w14:textId="77777777" w:rsidR="00136841" w:rsidRPr="00136841" w:rsidRDefault="00136841" w:rsidP="00136841"/>
          <w:p w14:paraId="5AABB3C9" w14:textId="77777777" w:rsidR="00136841" w:rsidRPr="00136841" w:rsidRDefault="00136841" w:rsidP="00136841"/>
          <w:p w14:paraId="081D13DE" w14:textId="77777777" w:rsidR="00136841" w:rsidRPr="00136841" w:rsidRDefault="00136841" w:rsidP="00136841"/>
          <w:p w14:paraId="5E8FEA10" w14:textId="77777777" w:rsidR="00136841" w:rsidRPr="00136841" w:rsidRDefault="00136841" w:rsidP="00136841"/>
        </w:tc>
      </w:tr>
    </w:tbl>
    <w:p w14:paraId="498DC109" w14:textId="77777777" w:rsidR="00136841" w:rsidRPr="00136841" w:rsidRDefault="00136841" w:rsidP="00136841"/>
    <w:p w14:paraId="5C9A9CCC" w14:textId="77777777" w:rsidR="00E652B4" w:rsidRPr="002F2182" w:rsidRDefault="00E652B4" w:rsidP="008D759F"/>
    <w:sectPr w:rsidR="00E652B4" w:rsidRPr="002F2182">
      <w:footerReference w:type="default" r:id="rId11"/>
      <w:headerReference w:type="first" r:id="rId12"/>
      <w:footerReference w:type="first" r:id="rId13"/>
      <w:type w:val="continuous"/>
      <w:pgSz w:w="11907" w:h="16840"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0184" w14:textId="77777777" w:rsidR="00C52CB8" w:rsidRDefault="00C52CB8" w:rsidP="008D759F">
      <w:r>
        <w:separator/>
      </w:r>
    </w:p>
  </w:endnote>
  <w:endnote w:type="continuationSeparator" w:id="0">
    <w:p w14:paraId="09693BE4" w14:textId="77777777" w:rsidR="00C52CB8" w:rsidRDefault="00C52CB8" w:rsidP="008D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DB15" w14:textId="77777777" w:rsidR="002D7F1B" w:rsidRDefault="002D7F1B" w:rsidP="008D759F">
    <w:r>
      <w:tab/>
    </w:r>
    <w:r>
      <w:tab/>
    </w:r>
    <w:r>
      <w:rPr>
        <w:snapToGrid w:val="0"/>
        <w:lang w:eastAsia="en-US"/>
      </w:rPr>
      <w:t xml:space="preserve">Side </w:t>
    </w:r>
    <w:r>
      <w:rPr>
        <w:snapToGrid w:val="0"/>
        <w:lang w:eastAsia="en-US"/>
      </w:rPr>
      <w:fldChar w:fldCharType="begin"/>
    </w:r>
    <w:r>
      <w:rPr>
        <w:snapToGrid w:val="0"/>
        <w:lang w:eastAsia="en-US"/>
      </w:rPr>
      <w:instrText xml:space="preserve"> PAGE </w:instrText>
    </w:r>
    <w:r>
      <w:rPr>
        <w:snapToGrid w:val="0"/>
        <w:lang w:eastAsia="en-US"/>
      </w:rPr>
      <w:fldChar w:fldCharType="separate"/>
    </w:r>
    <w:r>
      <w:rPr>
        <w:noProof/>
        <w:snapToGrid w:val="0"/>
      </w:rPr>
      <w:t>3</w:t>
    </w:r>
    <w:r>
      <w:rPr>
        <w:snapToGrid w:val="0"/>
        <w:lang w:eastAsia="en-US"/>
      </w:rPr>
      <w:fldChar w:fldCharType="end"/>
    </w:r>
    <w:r>
      <w:rPr>
        <w:snapToGrid w:val="0"/>
        <w:lang w:eastAsia="en-US"/>
      </w:rPr>
      <w:t xml:space="preserve"> av </w:t>
    </w:r>
    <w:r>
      <w:rPr>
        <w:snapToGrid w:val="0"/>
        <w:lang w:eastAsia="en-US"/>
      </w:rPr>
      <w:fldChar w:fldCharType="begin"/>
    </w:r>
    <w:r>
      <w:rPr>
        <w:snapToGrid w:val="0"/>
        <w:lang w:eastAsia="en-US"/>
      </w:rPr>
      <w:instrText xml:space="preserve"> NUMPAGES </w:instrText>
    </w:r>
    <w:r>
      <w:rPr>
        <w:snapToGrid w:val="0"/>
        <w:lang w:eastAsia="en-US"/>
      </w:rPr>
      <w:fldChar w:fldCharType="separate"/>
    </w:r>
    <w:r w:rsidR="00E259C3">
      <w:rPr>
        <w:noProof/>
        <w:snapToGrid w:val="0"/>
        <w:lang w:eastAsia="en-US"/>
      </w:rPr>
      <w:t>1</w:t>
    </w:r>
    <w:r>
      <w:rPr>
        <w:snapToGrid w:val="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2" w:type="dxa"/>
      <w:tblLayout w:type="fixed"/>
      <w:tblCellMar>
        <w:left w:w="70" w:type="dxa"/>
        <w:right w:w="70" w:type="dxa"/>
      </w:tblCellMar>
      <w:tblLook w:val="0000" w:firstRow="0" w:lastRow="0" w:firstColumn="0" w:lastColumn="0" w:noHBand="0" w:noVBand="0"/>
    </w:tblPr>
    <w:tblGrid>
      <w:gridCol w:w="2590"/>
      <w:gridCol w:w="1559"/>
      <w:gridCol w:w="1559"/>
      <w:gridCol w:w="2694"/>
    </w:tblGrid>
    <w:tr w:rsidR="008D759F" w:rsidRPr="00FA14C9" w14:paraId="019B8F1F" w14:textId="77777777" w:rsidTr="00B320F2">
      <w:trPr>
        <w:cantSplit/>
      </w:trPr>
      <w:tc>
        <w:tcPr>
          <w:tcW w:w="2590" w:type="dxa"/>
          <w:tcBorders>
            <w:left w:val="single" w:sz="4" w:space="0" w:color="auto"/>
            <w:right w:val="single" w:sz="4" w:space="0" w:color="auto"/>
          </w:tcBorders>
        </w:tcPr>
        <w:p w14:paraId="48152EC3" w14:textId="77777777" w:rsidR="008D759F" w:rsidRDefault="008D759F" w:rsidP="00B320F2">
          <w:pPr>
            <w:rPr>
              <w:rFonts w:ascii="Helvetica" w:hAnsi="Helvetica"/>
              <w:sz w:val="15"/>
            </w:rPr>
          </w:pPr>
          <w:r>
            <w:rPr>
              <w:rFonts w:ascii="Helvetica" w:hAnsi="Helvetica"/>
              <w:sz w:val="15"/>
            </w:rPr>
            <w:t>Postadresse:</w:t>
          </w:r>
        </w:p>
        <w:p w14:paraId="6FAFCE98" w14:textId="77777777" w:rsidR="008D759F" w:rsidRDefault="00000000" w:rsidP="00B320F2">
          <w:pPr>
            <w:rPr>
              <w:rFonts w:ascii="Helvetica" w:hAnsi="Helvetica"/>
              <w:sz w:val="15"/>
            </w:rPr>
          </w:pPr>
          <w:sdt>
            <w:sdtPr>
              <w:rPr>
                <w:rFonts w:ascii="Helvetica" w:hAnsi="Helvetica"/>
                <w:sz w:val="15"/>
              </w:rPr>
              <w:alias w:val="Soa_Adr3"/>
              <w:tag w:val="Soa_Adr3"/>
              <w:id w:val="-1880701001"/>
              <w:lock w:val="contentLocked"/>
              <w:dataBinding w:xpath="/document/footer/Soa_Adr3" w:storeItemID="{AC27C9C9-2CFF-4B44-B405-29B1750C5EC5}"/>
              <w:text/>
            </w:sdtPr>
            <w:sdtContent>
              <w:bookmarkStart w:id="7" w:name="Soa_Adr3"/>
              <w:r w:rsidR="008D759F">
                <w:rPr>
                  <w:rFonts w:ascii="Helvetica" w:hAnsi="Helvetica"/>
                  <w:sz w:val="15"/>
                </w:rPr>
                <w:t>Postboks 700</w:t>
              </w:r>
            </w:sdtContent>
          </w:sdt>
          <w:bookmarkEnd w:id="7"/>
        </w:p>
        <w:p w14:paraId="758E40ED" w14:textId="1E4DB4B1" w:rsidR="008D759F" w:rsidRDefault="00000000" w:rsidP="00B320F2">
          <w:pPr>
            <w:rPr>
              <w:rFonts w:ascii="Helvetica" w:hAnsi="Helvetica"/>
              <w:sz w:val="15"/>
            </w:rPr>
          </w:pPr>
          <w:sdt>
            <w:sdtPr>
              <w:rPr>
                <w:rFonts w:ascii="Helvetica" w:hAnsi="Helvetica"/>
                <w:noProof/>
                <w:sz w:val="15"/>
              </w:rPr>
              <w:alias w:val="Sse_Postnr"/>
              <w:tag w:val="Sse_Postnr"/>
              <w:id w:val="-715964967"/>
              <w:dataBinding w:xpath="/document/footer/Sse_Postnr" w:storeItemID="{AC27C9C9-2CFF-4B44-B405-29B1750C5EC5}"/>
              <w:text/>
            </w:sdtPr>
            <w:sdtContent>
              <w:bookmarkStart w:id="8" w:name="Sse_Postnr"/>
              <w:r w:rsidR="008D759F">
                <w:rPr>
                  <w:rFonts w:ascii="Helvetica" w:hAnsi="Helvetica"/>
                  <w:noProof/>
                  <w:sz w:val="15"/>
                </w:rPr>
                <w:t>1304</w:t>
              </w:r>
            </w:sdtContent>
          </w:sdt>
          <w:bookmarkEnd w:id="8"/>
          <w:r w:rsidR="008D759F">
            <w:rPr>
              <w:rFonts w:ascii="Helvetica" w:hAnsi="Helvetica"/>
              <w:sz w:val="15"/>
            </w:rPr>
            <w:t xml:space="preserve"> </w:t>
          </w:r>
          <w:sdt>
            <w:sdtPr>
              <w:rPr>
                <w:rFonts w:ascii="Helvetica" w:hAnsi="Helvetica"/>
                <w:sz w:val="15"/>
              </w:rPr>
              <w:alias w:val="Sse_Poststed"/>
              <w:tag w:val="Sse_Poststed"/>
              <w:id w:val="1783067093"/>
              <w:dataBinding w:xpath="/document/footer/Sse_Poststed" w:storeItemID="{AC27C9C9-2CFF-4B44-B405-29B1750C5EC5}"/>
              <w:text/>
            </w:sdtPr>
            <w:sdtContent>
              <w:bookmarkStart w:id="9" w:name="Sse_Poststed"/>
              <w:r w:rsidR="008D759F">
                <w:rPr>
                  <w:rFonts w:ascii="Helvetica" w:hAnsi="Helvetica"/>
                  <w:sz w:val="15"/>
                </w:rPr>
                <w:t>SANDVIKA</w:t>
              </w:r>
            </w:sdtContent>
          </w:sdt>
          <w:bookmarkEnd w:id="9"/>
        </w:p>
        <w:p w14:paraId="6D5DB6E3" w14:textId="77777777" w:rsidR="008D759F" w:rsidRDefault="008D759F" w:rsidP="00B320F2">
          <w:pPr>
            <w:rPr>
              <w:rFonts w:ascii="Helvetica" w:hAnsi="Helvetica"/>
              <w:sz w:val="15"/>
            </w:rPr>
          </w:pPr>
        </w:p>
      </w:tc>
      <w:tc>
        <w:tcPr>
          <w:tcW w:w="1559" w:type="dxa"/>
          <w:tcBorders>
            <w:left w:val="single" w:sz="4" w:space="0" w:color="auto"/>
            <w:right w:val="single" w:sz="4" w:space="0" w:color="auto"/>
          </w:tcBorders>
        </w:tcPr>
        <w:p w14:paraId="3F3E06CB" w14:textId="77777777" w:rsidR="008D759F" w:rsidRDefault="008D759F" w:rsidP="00B320F2">
          <w:pPr>
            <w:rPr>
              <w:rFonts w:ascii="Helvetica" w:hAnsi="Helvetica"/>
              <w:sz w:val="15"/>
            </w:rPr>
          </w:pPr>
          <w:bookmarkStart w:id="10" w:name="_Hlt54618328"/>
          <w:bookmarkEnd w:id="10"/>
          <w:r>
            <w:rPr>
              <w:rFonts w:ascii="Helvetica" w:hAnsi="Helvetica"/>
              <w:sz w:val="15"/>
            </w:rPr>
            <w:t>Besøksadresse:</w:t>
          </w:r>
        </w:p>
        <w:p w14:paraId="49977BFA" w14:textId="77777777" w:rsidR="008D759F" w:rsidRDefault="00000000" w:rsidP="00B320F2">
          <w:pPr>
            <w:rPr>
              <w:rFonts w:ascii="Helvetica" w:hAnsi="Helvetica"/>
              <w:sz w:val="15"/>
            </w:rPr>
          </w:pPr>
          <w:sdt>
            <w:sdtPr>
              <w:rPr>
                <w:rFonts w:ascii="Helvetica" w:hAnsi="Helvetica"/>
                <w:noProof/>
                <w:sz w:val="15"/>
              </w:rPr>
              <w:alias w:val="Sse_Adr"/>
              <w:tag w:val="Sse_Adr"/>
              <w:id w:val="45490572"/>
              <w:dataBinding w:xpath="/document/footer/Sse_Adr" w:storeItemID="{AC27C9C9-2CFF-4B44-B405-29B1750C5EC5}"/>
              <w:text/>
            </w:sdtPr>
            <w:sdtContent>
              <w:bookmarkStart w:id="11" w:name="Sse_Adr"/>
              <w:r w:rsidR="008D759F">
                <w:rPr>
                  <w:rFonts w:ascii="Helvetica" w:hAnsi="Helvetica"/>
                  <w:noProof/>
                  <w:sz w:val="15"/>
                </w:rPr>
                <w:t>Arnold Haukelands Plass 10</w:t>
              </w:r>
            </w:sdtContent>
          </w:sdt>
          <w:bookmarkEnd w:id="11"/>
        </w:p>
        <w:p w14:paraId="537C04AE" w14:textId="77777777" w:rsidR="008D759F" w:rsidRDefault="00000000" w:rsidP="00B320F2">
          <w:pPr>
            <w:rPr>
              <w:rFonts w:ascii="Helvetica" w:hAnsi="Helvetica"/>
              <w:vanish/>
              <w:sz w:val="15"/>
            </w:rPr>
          </w:pPr>
          <w:sdt>
            <w:sdtPr>
              <w:rPr>
                <w:rFonts w:ascii="Helvetica" w:hAnsi="Helvetica"/>
                <w:noProof/>
                <w:vanish/>
                <w:sz w:val="15"/>
              </w:rPr>
              <w:alias w:val="Sse_Adr2"/>
              <w:tag w:val="Sse_Adr2"/>
              <w:id w:val="93819366"/>
              <w:dataBinding w:xpath="/document/footer/Sse_Adr2" w:storeItemID="{AC27C9C9-2CFF-4B44-B405-29B1750C5EC5}"/>
              <w:text/>
            </w:sdtPr>
            <w:sdtContent>
              <w:bookmarkStart w:id="12" w:name="Sse_Adr2"/>
              <w:r w:rsidR="008D759F">
                <w:rPr>
                  <w:rFonts w:ascii="Helvetica" w:hAnsi="Helvetica"/>
                  <w:noProof/>
                  <w:vanish/>
                  <w:sz w:val="15"/>
                </w:rPr>
                <w:t xml:space="preserve"> </w:t>
              </w:r>
            </w:sdtContent>
          </w:sdt>
          <w:bookmarkEnd w:id="12"/>
        </w:p>
        <w:p w14:paraId="57CC5F67" w14:textId="77777777" w:rsidR="008D759F" w:rsidRDefault="008D759F" w:rsidP="00B320F2">
          <w:pPr>
            <w:rPr>
              <w:rFonts w:ascii="Helvetica" w:hAnsi="Helvetica"/>
              <w:sz w:val="15"/>
            </w:rPr>
          </w:pPr>
        </w:p>
      </w:tc>
      <w:tc>
        <w:tcPr>
          <w:tcW w:w="1559" w:type="dxa"/>
          <w:tcBorders>
            <w:left w:val="single" w:sz="4" w:space="0" w:color="auto"/>
            <w:right w:val="single" w:sz="4" w:space="0" w:color="auto"/>
          </w:tcBorders>
        </w:tcPr>
        <w:p w14:paraId="5674C43D" w14:textId="77777777" w:rsidR="008D759F" w:rsidRDefault="008D759F" w:rsidP="00B320F2">
          <w:pPr>
            <w:rPr>
              <w:rFonts w:ascii="Helvetica" w:hAnsi="Helvetica"/>
              <w:sz w:val="15"/>
            </w:rPr>
          </w:pPr>
          <w:r>
            <w:rPr>
              <w:rFonts w:ascii="Helvetica" w:hAnsi="Helvetica"/>
              <w:sz w:val="15"/>
            </w:rPr>
            <w:t xml:space="preserve">Org. </w:t>
          </w:r>
          <w:proofErr w:type="spellStart"/>
          <w:r>
            <w:rPr>
              <w:rFonts w:ascii="Helvetica" w:hAnsi="Helvetica"/>
              <w:sz w:val="15"/>
            </w:rPr>
            <w:t>nr</w:t>
          </w:r>
          <w:proofErr w:type="spellEnd"/>
          <w:r>
            <w:rPr>
              <w:rFonts w:ascii="Helvetica" w:hAnsi="Helvetica"/>
              <w:sz w:val="15"/>
            </w:rPr>
            <w:t xml:space="preserve">: </w:t>
          </w:r>
          <w:sdt>
            <w:sdtPr>
              <w:rPr>
                <w:rFonts w:ascii="Helvetica" w:hAnsi="Helvetica"/>
                <w:sz w:val="15"/>
              </w:rPr>
              <w:alias w:val="Sse_OffentligNr"/>
              <w:tag w:val="Sse_OffentligNr"/>
              <w:id w:val="41341883"/>
              <w:dataBinding w:xpath="/document/footer/Sse_OffentligNr" w:storeItemID="{AC27C9C9-2CFF-4B44-B405-29B1750C5EC5}"/>
              <w:text/>
            </w:sdtPr>
            <w:sdtContent>
              <w:bookmarkStart w:id="13" w:name="Sse_OffentligNr"/>
              <w:r>
                <w:rPr>
                  <w:rFonts w:ascii="Helvetica" w:hAnsi="Helvetica"/>
                  <w:sz w:val="15"/>
                </w:rPr>
                <w:t>986406204</w:t>
              </w:r>
            </w:sdtContent>
          </w:sdt>
          <w:bookmarkEnd w:id="13"/>
        </w:p>
        <w:p w14:paraId="58993F7C" w14:textId="77777777" w:rsidR="008D759F" w:rsidRDefault="008D759F" w:rsidP="00B320F2">
          <w:pPr>
            <w:rPr>
              <w:rFonts w:ascii="Helvetica" w:hAnsi="Helvetica"/>
              <w:sz w:val="15"/>
            </w:rPr>
          </w:pPr>
          <w:r>
            <w:rPr>
              <w:rFonts w:ascii="Helvetica" w:hAnsi="Helvetica"/>
              <w:sz w:val="15"/>
            </w:rPr>
            <w:t xml:space="preserve">Bank: </w:t>
          </w:r>
        </w:p>
        <w:p w14:paraId="0A256466" w14:textId="77777777" w:rsidR="008D759F" w:rsidRDefault="008D759F" w:rsidP="00B320F2">
          <w:pPr>
            <w:rPr>
              <w:rFonts w:ascii="Helvetica" w:hAnsi="Helvetica"/>
              <w:sz w:val="15"/>
            </w:rPr>
          </w:pPr>
          <w:r>
            <w:rPr>
              <w:rFonts w:ascii="Helvetica" w:hAnsi="Helvetica"/>
              <w:sz w:val="15"/>
            </w:rPr>
            <w:t xml:space="preserve">Telefon: </w:t>
          </w:r>
          <w:sdt>
            <w:sdtPr>
              <w:rPr>
                <w:rFonts w:ascii="Helvetica" w:hAnsi="Helvetica"/>
                <w:sz w:val="15"/>
              </w:rPr>
              <w:alias w:val="Sse_Tlf"/>
              <w:tag w:val="Sse_Tlf"/>
              <w:id w:val="44402769"/>
              <w:dataBinding w:xpath="/document/footer/Sse_Tlf" w:storeItemID="{AC27C9C9-2CFF-4B44-B405-29B1750C5EC5}"/>
              <w:text/>
            </w:sdtPr>
            <w:sdtContent>
              <w:bookmarkStart w:id="14" w:name="Sse_Tlf"/>
              <w:r>
                <w:rPr>
                  <w:rFonts w:ascii="Helvetica" w:hAnsi="Helvetica"/>
                  <w:sz w:val="15"/>
                </w:rPr>
                <w:t>67 50 40 52</w:t>
              </w:r>
            </w:sdtContent>
          </w:sdt>
          <w:bookmarkEnd w:id="14"/>
          <w:r>
            <w:rPr>
              <w:rFonts w:ascii="Helvetica" w:hAnsi="Helvetica"/>
              <w:sz w:val="15"/>
            </w:rPr>
            <w:t xml:space="preserve"> </w:t>
          </w:r>
        </w:p>
        <w:p w14:paraId="57894331" w14:textId="77777777" w:rsidR="008D759F" w:rsidRDefault="008D759F" w:rsidP="00B320F2">
          <w:pPr>
            <w:rPr>
              <w:rFonts w:ascii="Helvetica" w:hAnsi="Helvetica"/>
              <w:sz w:val="15"/>
            </w:rPr>
          </w:pPr>
          <w:r>
            <w:rPr>
              <w:rFonts w:ascii="Helvetica" w:hAnsi="Helvetica"/>
              <w:sz w:val="15"/>
            </w:rPr>
            <w:t xml:space="preserve">Faks: </w:t>
          </w:r>
          <w:sdt>
            <w:sdtPr>
              <w:rPr>
                <w:rFonts w:ascii="Helvetica" w:hAnsi="Helvetica"/>
                <w:sz w:val="15"/>
              </w:rPr>
              <w:alias w:val="Sse_Fax"/>
              <w:tag w:val="Sse_Fax"/>
              <w:id w:val="74305485"/>
              <w:dataBinding w:xpath="/document/footer/Sse_Fax" w:storeItemID="{AC27C9C9-2CFF-4B44-B405-29B1750C5EC5}"/>
              <w:text/>
            </w:sdtPr>
            <w:sdtContent>
              <w:bookmarkStart w:id="15" w:name="Sse_Fax"/>
              <w:r>
                <w:rPr>
                  <w:rFonts w:ascii="Helvetica" w:hAnsi="Helvetica"/>
                  <w:sz w:val="15"/>
                </w:rPr>
                <w:t>67 50 42 01</w:t>
              </w:r>
            </w:sdtContent>
          </w:sdt>
          <w:bookmarkEnd w:id="15"/>
        </w:p>
      </w:tc>
      <w:tc>
        <w:tcPr>
          <w:tcW w:w="2694" w:type="dxa"/>
          <w:tcBorders>
            <w:left w:val="single" w:sz="4" w:space="0" w:color="auto"/>
          </w:tcBorders>
        </w:tcPr>
        <w:p w14:paraId="47E39A19" w14:textId="77777777" w:rsidR="008D759F" w:rsidRPr="00FA14C9" w:rsidRDefault="008D759F" w:rsidP="00B320F2">
          <w:pPr>
            <w:rPr>
              <w:rFonts w:ascii="Helvetica" w:hAnsi="Helvetica"/>
              <w:color w:val="008000"/>
              <w:sz w:val="15"/>
              <w:szCs w:val="15"/>
            </w:rPr>
          </w:pPr>
          <w:r w:rsidRPr="00FA14C9">
            <w:rPr>
              <w:rFonts w:ascii="Helvetica" w:hAnsi="Helvetica"/>
              <w:b/>
              <w:color w:val="008000"/>
              <w:sz w:val="15"/>
              <w:szCs w:val="15"/>
            </w:rPr>
            <w:t xml:space="preserve">KLART SPRÅK? </w:t>
          </w:r>
          <w:r w:rsidRPr="00FA14C9">
            <w:rPr>
              <w:rFonts w:ascii="Helvetica" w:hAnsi="Helvetica"/>
              <w:b/>
              <w:color w:val="008000"/>
              <w:sz w:val="15"/>
              <w:szCs w:val="15"/>
            </w:rPr>
            <w:br/>
            <w:t>Hjelp oss å bli bedre: klartsprak@baerum.kommune.no</w:t>
          </w:r>
        </w:p>
      </w:tc>
    </w:tr>
  </w:tbl>
  <w:p w14:paraId="47CE4A2A" w14:textId="77777777" w:rsidR="002D7F1B" w:rsidRPr="008D759F" w:rsidRDefault="002D7F1B" w:rsidP="008D759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9CCA8" w14:textId="77777777" w:rsidR="00C52CB8" w:rsidRDefault="00C52CB8" w:rsidP="008D759F">
      <w:r>
        <w:separator/>
      </w:r>
    </w:p>
  </w:footnote>
  <w:footnote w:type="continuationSeparator" w:id="0">
    <w:p w14:paraId="06D3AB61" w14:textId="77777777" w:rsidR="00C52CB8" w:rsidRDefault="00C52CB8" w:rsidP="008D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2D7F1B" w14:paraId="5D022D03" w14:textId="77777777">
      <w:tc>
        <w:tcPr>
          <w:tcW w:w="8647" w:type="dxa"/>
        </w:tcPr>
        <w:p w14:paraId="7756EE55" w14:textId="77777777" w:rsidR="002D7F1B" w:rsidRPr="008D759F" w:rsidRDefault="0069202E" w:rsidP="008D759F">
          <w:pPr>
            <w:jc w:val="right"/>
            <w:rPr>
              <w:rFonts w:ascii="Times New Roman" w:hAnsi="Times New Roman"/>
              <w:sz w:val="42"/>
              <w:szCs w:val="42"/>
            </w:rPr>
          </w:pPr>
          <w:bookmarkStart w:id="5" w:name="_Hlt81811456"/>
          <w:bookmarkEnd w:id="5"/>
          <w:r>
            <w:rPr>
              <w:noProof/>
            </w:rPr>
            <w:drawing>
              <wp:anchor distT="0" distB="0" distL="114300" distR="114300" simplePos="0" relativeHeight="251659264" behindDoc="0" locked="0" layoutInCell="1" allowOverlap="1" wp14:anchorId="6D9C963E" wp14:editId="2B3CCD86">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002D7F1B" w:rsidRPr="008D759F">
            <w:rPr>
              <w:rFonts w:ascii="Times New Roman" w:hAnsi="Times New Roman"/>
              <w:sz w:val="42"/>
              <w:szCs w:val="42"/>
            </w:rPr>
            <w:t>BÆRUM KOMMUNE</w:t>
          </w:r>
        </w:p>
      </w:tc>
    </w:tr>
    <w:tr w:rsidR="002D7F1B" w14:paraId="1DAE67F6" w14:textId="77777777">
      <w:tc>
        <w:tcPr>
          <w:tcW w:w="8647" w:type="dxa"/>
        </w:tcPr>
        <w:p w14:paraId="3785A8ED" w14:textId="77777777" w:rsidR="002D7F1B" w:rsidRDefault="00000000" w:rsidP="008D759F">
          <w:pPr>
            <w:pStyle w:val="Websak9"/>
          </w:pPr>
          <w:sdt>
            <w:sdtPr>
              <w:rPr>
                <w:noProof/>
              </w:rPr>
              <w:alias w:val="Soa_Navn"/>
              <w:tag w:val="Soa_Navn"/>
              <w:id w:val="78874768"/>
              <w:lock w:val="sdtLocked"/>
              <w:dataBinding w:xpath="/document/header/Soa_Navn" w:storeItemID="{AC27C9C9-2CFF-4B44-B405-29B1750C5EC5}"/>
              <w:text/>
            </w:sdtPr>
            <w:sdtContent>
              <w:bookmarkStart w:id="6" w:name="Soa_Navn"/>
              <w:r w:rsidR="00E259C3">
                <w:rPr>
                  <w:noProof/>
                </w:rPr>
                <w:t>Anskaffelser</w:t>
              </w:r>
            </w:sdtContent>
          </w:sdt>
          <w:bookmarkEnd w:id="6"/>
        </w:p>
      </w:tc>
    </w:tr>
  </w:tbl>
  <w:p w14:paraId="46D7165E" w14:textId="77777777" w:rsidR="002D7F1B" w:rsidRDefault="002D7F1B" w:rsidP="008D7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248FA"/>
    <w:multiLevelType w:val="hybridMultilevel"/>
    <w:tmpl w:val="954283AC"/>
    <w:lvl w:ilvl="0" w:tplc="DE6A04A6">
      <w:numFmt w:val="bullet"/>
      <w:lvlText w:val="-"/>
      <w:lvlJc w:val="left"/>
      <w:pPr>
        <w:ind w:left="360" w:hanging="360"/>
      </w:pPr>
      <w:rPr>
        <w:rFonts w:ascii="Arial" w:eastAsiaTheme="minorHAnsi" w:hAnsi="Arial" w:cs="Aria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 w15:restartNumberingAfterBreak="0">
    <w:nsid w:val="4F815494"/>
    <w:multiLevelType w:val="hybridMultilevel"/>
    <w:tmpl w:val="5C34A0B8"/>
    <w:lvl w:ilvl="0" w:tplc="7722B6C0">
      <w:start w:val="3"/>
      <w:numFmt w:val="bullet"/>
      <w:lvlText w:val="-"/>
      <w:lvlJc w:val="left"/>
      <w:pPr>
        <w:ind w:left="720" w:hanging="360"/>
      </w:pPr>
      <w:rPr>
        <w:rFonts w:ascii="Arial" w:eastAsiaTheme="minorHAnsi"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296764735">
    <w:abstractNumId w:val="1"/>
  </w:num>
  <w:num w:numId="2" w16cid:durableId="1598630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41BB0"/>
    <w:rsid w:val="00054DAA"/>
    <w:rsid w:val="00097A6E"/>
    <w:rsid w:val="000A7197"/>
    <w:rsid w:val="000B58B7"/>
    <w:rsid w:val="000D7125"/>
    <w:rsid w:val="00136841"/>
    <w:rsid w:val="0015251D"/>
    <w:rsid w:val="001E5DF4"/>
    <w:rsid w:val="001E7441"/>
    <w:rsid w:val="001F278A"/>
    <w:rsid w:val="00293C88"/>
    <w:rsid w:val="002B5670"/>
    <w:rsid w:val="002D7F1B"/>
    <w:rsid w:val="002F125C"/>
    <w:rsid w:val="002F2182"/>
    <w:rsid w:val="003659D9"/>
    <w:rsid w:val="003A201F"/>
    <w:rsid w:val="003D4164"/>
    <w:rsid w:val="00412CEF"/>
    <w:rsid w:val="00420FB6"/>
    <w:rsid w:val="00441201"/>
    <w:rsid w:val="00457D17"/>
    <w:rsid w:val="004B32C9"/>
    <w:rsid w:val="004C48C7"/>
    <w:rsid w:val="0050520A"/>
    <w:rsid w:val="00547D91"/>
    <w:rsid w:val="005A267C"/>
    <w:rsid w:val="005C2831"/>
    <w:rsid w:val="005E66C0"/>
    <w:rsid w:val="005F3DB6"/>
    <w:rsid w:val="00615A51"/>
    <w:rsid w:val="0066154A"/>
    <w:rsid w:val="0069202E"/>
    <w:rsid w:val="0069637D"/>
    <w:rsid w:val="006C7E2C"/>
    <w:rsid w:val="006E6956"/>
    <w:rsid w:val="00755399"/>
    <w:rsid w:val="0080413D"/>
    <w:rsid w:val="00810FDF"/>
    <w:rsid w:val="0082109C"/>
    <w:rsid w:val="00822DFF"/>
    <w:rsid w:val="00842D6C"/>
    <w:rsid w:val="0089191C"/>
    <w:rsid w:val="008D759F"/>
    <w:rsid w:val="0092301F"/>
    <w:rsid w:val="009813A6"/>
    <w:rsid w:val="009A6DD1"/>
    <w:rsid w:val="009C0AB6"/>
    <w:rsid w:val="009D465C"/>
    <w:rsid w:val="00A1057F"/>
    <w:rsid w:val="00A24257"/>
    <w:rsid w:val="00A85EAE"/>
    <w:rsid w:val="00AE388B"/>
    <w:rsid w:val="00BF37C5"/>
    <w:rsid w:val="00BF6CFF"/>
    <w:rsid w:val="00C05E94"/>
    <w:rsid w:val="00C10CE5"/>
    <w:rsid w:val="00C44E29"/>
    <w:rsid w:val="00C52CB8"/>
    <w:rsid w:val="00D55C82"/>
    <w:rsid w:val="00D77040"/>
    <w:rsid w:val="00D929D6"/>
    <w:rsid w:val="00D94422"/>
    <w:rsid w:val="00DB6C02"/>
    <w:rsid w:val="00E259C3"/>
    <w:rsid w:val="00E34510"/>
    <w:rsid w:val="00E652B4"/>
    <w:rsid w:val="00EC0C69"/>
    <w:rsid w:val="00ED417C"/>
    <w:rsid w:val="00F07684"/>
    <w:rsid w:val="00FB42B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2D1CA"/>
  <w15:docId w15:val="{DFA62018-F039-4977-9A78-1F328FDA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9F"/>
    <w:rPr>
      <w:rFonts w:ascii="Calibri" w:hAnsi="Calibri"/>
      <w:sz w:val="22"/>
      <w:szCs w:val="22"/>
    </w:rPr>
  </w:style>
  <w:style w:type="paragraph" w:styleId="Overskrift1">
    <w:name w:val="heading 1"/>
    <w:basedOn w:val="Normal"/>
    <w:next w:val="Normal"/>
    <w:qFormat/>
    <w:pPr>
      <w:keepNext/>
      <w:spacing w:before="120" w:after="120"/>
      <w:outlineLvl w:val="0"/>
    </w:pPr>
    <w:rPr>
      <w:rFonts w:ascii="Helvetica" w:hAnsi="Helvetica"/>
      <w:b/>
      <w:caps/>
      <w:sz w:val="28"/>
    </w:rPr>
  </w:style>
  <w:style w:type="paragraph" w:styleId="Overskrift2">
    <w:name w:val="heading 2"/>
    <w:basedOn w:val="Normal"/>
    <w:next w:val="Normal"/>
    <w:qFormat/>
    <w:pPr>
      <w:keepNext/>
      <w:spacing w:before="240" w:after="60"/>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overskrift">
    <w:name w:val="Websak overskrift"/>
    <w:basedOn w:val="Normal"/>
    <w:rPr>
      <w:rFonts w:ascii="Helvetica" w:hAnsi="Helvetica"/>
      <w:b/>
      <w:sz w:val="28"/>
    </w:rPr>
  </w:style>
  <w:style w:type="paragraph" w:customStyle="1" w:styleId="Websakanavn">
    <w:name w:val="Websak anavn"/>
    <w:basedOn w:val="Normal"/>
    <w:pPr>
      <w:jc w:val="right"/>
    </w:pPr>
    <w:rPr>
      <w:rFonts w:ascii="Arial" w:hAnsi="Arial"/>
    </w:rPr>
  </w:style>
  <w:style w:type="paragraph" w:customStyle="1" w:styleId="Websakknavn">
    <w:name w:val="Websak knavn"/>
    <w:basedOn w:val="Normal"/>
    <w:pPr>
      <w:jc w:val="right"/>
    </w:pPr>
    <w:rPr>
      <w:sz w:val="40"/>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Topptekst">
    <w:name w:val="header"/>
    <w:basedOn w:val="Normal"/>
    <w:pPr>
      <w:tabs>
        <w:tab w:val="center" w:pos="4536"/>
        <w:tab w:val="right" w:pos="9072"/>
      </w:tabs>
    </w:pPr>
  </w:style>
  <w:style w:type="paragraph" w:styleId="Bunntekst">
    <w:name w:val="footer"/>
    <w:basedOn w:val="Normal"/>
    <w:pPr>
      <w:tabs>
        <w:tab w:val="center" w:pos="4536"/>
        <w:tab w:val="right" w:pos="9072"/>
      </w:tabs>
    </w:pPr>
  </w:style>
  <w:style w:type="paragraph" w:customStyle="1" w:styleId="Websak9">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customStyle="1" w:styleId="BobletekstTegn">
    <w:name w:val="Bobletekst Tegn"/>
    <w:basedOn w:val="Standardskriftforavsnitt"/>
    <w:link w:val="Bobletekst"/>
    <w:rsid w:val="00A85EAE"/>
    <w:rPr>
      <w:rFonts w:ascii="Tahoma" w:hAnsi="Tahoma" w:cs="Tahoma"/>
      <w:sz w:val="16"/>
      <w:szCs w:val="16"/>
    </w:rPr>
  </w:style>
  <w:style w:type="table" w:styleId="Tabellrutenett">
    <w:name w:val="Table Grid"/>
    <w:basedOn w:val="Vanligtabell"/>
    <w:rsid w:val="00136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547D91"/>
    <w:rPr>
      <w:rFonts w:ascii="Calibri" w:hAnsi="Calibri"/>
      <w:sz w:val="22"/>
      <w:szCs w:val="22"/>
    </w:rPr>
  </w:style>
  <w:style w:type="character" w:styleId="Merknadsreferanse">
    <w:name w:val="annotation reference"/>
    <w:basedOn w:val="Standardskriftforavsnitt"/>
    <w:semiHidden/>
    <w:unhideWhenUsed/>
    <w:rsid w:val="0069637D"/>
    <w:rPr>
      <w:sz w:val="16"/>
      <w:szCs w:val="16"/>
    </w:rPr>
  </w:style>
  <w:style w:type="paragraph" w:styleId="Merknadstekst">
    <w:name w:val="annotation text"/>
    <w:basedOn w:val="Normal"/>
    <w:link w:val="MerknadstekstTegn"/>
    <w:unhideWhenUsed/>
    <w:rsid w:val="0069637D"/>
    <w:rPr>
      <w:sz w:val="20"/>
      <w:szCs w:val="20"/>
    </w:rPr>
  </w:style>
  <w:style w:type="character" w:customStyle="1" w:styleId="MerknadstekstTegn">
    <w:name w:val="Merknadstekst Tegn"/>
    <w:basedOn w:val="Standardskriftforavsnitt"/>
    <w:link w:val="Merknadstekst"/>
    <w:rsid w:val="0069637D"/>
    <w:rPr>
      <w:rFonts w:ascii="Calibri" w:hAnsi="Calibri"/>
    </w:rPr>
  </w:style>
  <w:style w:type="paragraph" w:styleId="Kommentaremne">
    <w:name w:val="annotation subject"/>
    <w:basedOn w:val="Merknadstekst"/>
    <w:next w:val="Merknadstekst"/>
    <w:link w:val="KommentaremneTegn"/>
    <w:semiHidden/>
    <w:unhideWhenUsed/>
    <w:rsid w:val="0069637D"/>
    <w:rPr>
      <w:b/>
      <w:bCs/>
    </w:rPr>
  </w:style>
  <w:style w:type="character" w:customStyle="1" w:styleId="KommentaremneTegn">
    <w:name w:val="Kommentaremne Tegn"/>
    <w:basedOn w:val="MerknadstekstTegn"/>
    <w:link w:val="Kommentaremne"/>
    <w:semiHidden/>
    <w:rsid w:val="0069637D"/>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j\OneDrive%20-%20B&#230;rum%20kommune\Anskaffelse%20-%20Hovedbankavtale\01.%20Tom%20mal%20med%20gr&#248;nn%20log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8b82e6-5c75-4c8e-b15c-62946102a736">
      <Terms xmlns="http://schemas.microsoft.com/office/infopath/2007/PartnerControls"/>
    </lcf76f155ced4ddcb4097134ff3c332f>
    <TaxCatchAll xmlns="d315ab4d-8cb7-4d2f-9db9-6a89557078cc" xsi:nil="true"/>
  </documentManagement>
</p:properties>
</file>

<file path=customXml/item2.xml><?xml version="1.0" encoding="utf-8"?>
<document>
  <properties>
    <language/>
    <mutualMergeSupport>False</mutualMergeSupport>
    <språkKode/>
    <showHiddenMark>False</showHiddenMark>
    <docs>
      <doc>
        <sdm_sdfid/>
        <sdm_watermark/>
      </doc>
    </docs>
    <websakInfo>
      <fletteDato>10.06.2026</fletteDato>
      <sakid>2020182137</sakid>
      <jpid>2021711490</jpid>
      <filUnique>13550824</filUnique>
      <filChecksumFørFlett>gyO8CgedpILrbeQ49s8iKw==</filChecksumFørFlett>
      <erHoveddokument>False</erHoveddokument>
      <tekstMal>01. Tom mal med grønn logo</tekstMal>
      <dcTitle>Vedlegg 2 - Evalueringskrav kvalitet</dcTitle>
    </websakInfo>
    <sdm_dummy/>
    <templateURI>docx</templateURI>
    <mergeMode>MergeOne</mergeMode>
  </properties>
  <body/>
  <footer>
    <Sse_Poststed>SANDVIKA</Sse_Poststed>
    <Sse_Tlf>67 50 40 52</Sse_Tlf>
    <Sse_Postnr>1304</Sse_Postnr>
    <Sse_Adr>Arnold Haukelands Plass 10</Sse_Adr>
    <Sse_Adr2/>
    <Soa_Adr3>Postboks 700</Soa_Adr3>
    <Sse_OffentligNr>986406204</Sse_OffentligNr>
    <Sse_Fax>67 50 42 01</Sse_Fax>
  </footer>
  <header>
    <Soa_Navn>Anskaffelser</Soa_Navn>
  </header>
</documen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EAC656E30DA8C4FB00526CAB5757B0B" ma:contentTypeVersion="14" ma:contentTypeDescription="Opprett et nytt dokument." ma:contentTypeScope="" ma:versionID="573d77574ab5020223eb759df55bf1ef">
  <xsd:schema xmlns:xsd="http://www.w3.org/2001/XMLSchema" xmlns:xs="http://www.w3.org/2001/XMLSchema" xmlns:p="http://schemas.microsoft.com/office/2006/metadata/properties" xmlns:ns2="d315ab4d-8cb7-4d2f-9db9-6a89557078cc" xmlns:ns3="3a8b82e6-5c75-4c8e-b15c-62946102a736" targetNamespace="http://schemas.microsoft.com/office/2006/metadata/properties" ma:root="true" ma:fieldsID="e27aa027766db7c668e67baa82d00a00" ns2:_="" ns3:_="">
    <xsd:import namespace="d315ab4d-8cb7-4d2f-9db9-6a89557078cc"/>
    <xsd:import namespace="3a8b82e6-5c75-4c8e-b15c-62946102a7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5ab4d-8cb7-4d2f-9db9-6a89557078c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0535f75c-e0ad-422d-8464-e6827b9f5b85}" ma:internalName="TaxCatchAll" ma:showField="CatchAllData" ma:web="d315ab4d-8cb7-4d2f-9db9-6a89557078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8b82e6-5c75-4c8e-b15c-62946102a73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b7409b2-d8f9-4856-993a-555c93b2f6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E5AEF-9473-4BBA-A152-614A4E923C71}">
  <ds:schemaRefs>
    <ds:schemaRef ds:uri="http://schemas.microsoft.com/office/2006/metadata/properties"/>
    <ds:schemaRef ds:uri="http://schemas.microsoft.com/office/infopath/2007/PartnerControls"/>
    <ds:schemaRef ds:uri="3a8b82e6-5c75-4c8e-b15c-62946102a736"/>
    <ds:schemaRef ds:uri="d315ab4d-8cb7-4d2f-9db9-6a89557078cc"/>
  </ds:schemaRefs>
</ds:datastoreItem>
</file>

<file path=customXml/itemProps2.xml><?xml version="1.0" encoding="utf-8"?>
<ds:datastoreItem xmlns:ds="http://schemas.openxmlformats.org/officeDocument/2006/customXml" ds:itemID="{AC27C9C9-2CFF-4B44-B405-29B1750C5EC5}">
  <ds:schemaRefs/>
</ds:datastoreItem>
</file>

<file path=customXml/itemProps3.xml><?xml version="1.0" encoding="utf-8"?>
<ds:datastoreItem xmlns:ds="http://schemas.openxmlformats.org/officeDocument/2006/customXml" ds:itemID="{09A7841C-256C-4780-AA94-C0B90F888552}">
  <ds:schemaRefs>
    <ds:schemaRef ds:uri="http://schemas.microsoft.com/sharepoint/v3/contenttype/forms"/>
  </ds:schemaRefs>
</ds:datastoreItem>
</file>

<file path=customXml/itemProps4.xml><?xml version="1.0" encoding="utf-8"?>
<ds:datastoreItem xmlns:ds="http://schemas.openxmlformats.org/officeDocument/2006/customXml" ds:itemID="{3586BE79-CE24-4765-8867-8DA6A53B8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15ab4d-8cb7-4d2f-9db9-6a89557078cc"/>
    <ds:schemaRef ds:uri="3a8b82e6-5c75-4c8e-b15c-62946102a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01. Tom mal med grønn logo</Template>
  <TotalTime>48</TotalTime>
  <Pages>6</Pages>
  <Words>1750</Words>
  <Characters>9275</Characters>
  <Application>Microsoft Office Word</Application>
  <DocSecurity>0</DocSecurity>
  <Lines>77</Lines>
  <Paragraphs>22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2 - Evalueringskrav kvalitet</vt:lpstr>
      <vt:lpstr/>
    </vt:vector>
  </TitlesOfParts>
  <Company/>
  <LinksUpToDate>false</LinksUpToDate>
  <CharactersWithSpaces>11003</CharactersWithSpaces>
  <SharedDoc>false</SharedDoc>
  <HLinks>
    <vt:vector size="12" baseType="variant">
      <vt:variant>
        <vt:i4>6684754</vt:i4>
      </vt:variant>
      <vt:variant>
        <vt:i4>-1</vt:i4>
      </vt:variant>
      <vt:variant>
        <vt:i4>2054</vt:i4>
      </vt:variant>
      <vt:variant>
        <vt:i4>4</vt:i4>
      </vt:variant>
      <vt:variant>
        <vt:lpwstr/>
      </vt:variant>
      <vt:variant>
        <vt:lpwstr>bm_Logo</vt:lpwstr>
      </vt:variant>
      <vt:variant>
        <vt:i4>1769513</vt:i4>
      </vt:variant>
      <vt:variant>
        <vt:i4>-1</vt:i4>
      </vt:variant>
      <vt:variant>
        <vt:i4>2057</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Evalueringskrav kvalitet</dc:title>
  <dc:subject/>
  <dc:creator>Jorunn L Rian</dc:creator>
  <cp:keywords/>
  <cp:lastModifiedBy>Steinar Mørch-Olsen</cp:lastModifiedBy>
  <cp:revision>24</cp:revision>
  <cp:lastPrinted>2005-11-16T07:17:00Z</cp:lastPrinted>
  <dcterms:created xsi:type="dcterms:W3CDTF">2026-06-11T05:05:00Z</dcterms:created>
  <dcterms:modified xsi:type="dcterms:W3CDTF">2026-06-11T10:36:00Z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b97486-8d0b-4194-944b-9b82e560a618_Enabled">
    <vt:lpwstr>true</vt:lpwstr>
  </property>
  <property fmtid="{D5CDD505-2E9C-101B-9397-08002B2CF9AE}" pid="3" name="MSIP_Label_6ab97486-8d0b-4194-944b-9b82e560a618_SetDate">
    <vt:lpwstr>2020-01-08T11:14:49Z</vt:lpwstr>
  </property>
  <property fmtid="{D5CDD505-2E9C-101B-9397-08002B2CF9AE}" pid="4" name="MSIP_Label_6ab97486-8d0b-4194-944b-9b82e560a618_Method">
    <vt:lpwstr>Privileged</vt:lpwstr>
  </property>
  <property fmtid="{D5CDD505-2E9C-101B-9397-08002B2CF9AE}" pid="5" name="MSIP_Label_6ab97486-8d0b-4194-944b-9b82e560a618_Name">
    <vt:lpwstr>Åpen</vt:lpwstr>
  </property>
  <property fmtid="{D5CDD505-2E9C-101B-9397-08002B2CF9AE}" pid="6" name="MSIP_Label_6ab97486-8d0b-4194-944b-9b82e560a618_SiteId">
    <vt:lpwstr>07ba06ff-14f4-464b-b7e8-bc3a7e21e203</vt:lpwstr>
  </property>
  <property fmtid="{D5CDD505-2E9C-101B-9397-08002B2CF9AE}" pid="7" name="MSIP_Label_6ab97486-8d0b-4194-944b-9b82e560a618_ActionId">
    <vt:lpwstr>70bef31e-3a8b-4366-b4f2-00008827a11b</vt:lpwstr>
  </property>
  <property fmtid="{D5CDD505-2E9C-101B-9397-08002B2CF9AE}" pid="8" name="MSIP_Label_6ab97486-8d0b-4194-944b-9b82e560a618_ContentBits">
    <vt:lpwstr>0</vt:lpwstr>
  </property>
  <property fmtid="{D5CDD505-2E9C-101B-9397-08002B2CF9AE}" pid="9" name="ContentTypeId">
    <vt:lpwstr>0x010100EEAC656E30DA8C4FB00526CAB5757B0B</vt:lpwstr>
  </property>
  <property fmtid="{D5CDD505-2E9C-101B-9397-08002B2CF9AE}" pid="10" name="MSIP_Label_defa4170-0d19-0005-0004-bc88714345d2_Enabled">
    <vt:lpwstr>true</vt:lpwstr>
  </property>
  <property fmtid="{D5CDD505-2E9C-101B-9397-08002B2CF9AE}" pid="11" name="MSIP_Label_defa4170-0d19-0005-0004-bc88714345d2_SetDate">
    <vt:lpwstr>2026-06-11T10:28:53Z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c7af7d8a-49e5-4b8f-894d-6fadbea61f3d</vt:lpwstr>
  </property>
  <property fmtid="{D5CDD505-2E9C-101B-9397-08002B2CF9AE}" pid="15" name="MSIP_Label_defa4170-0d19-0005-0004-bc88714345d2_ActionId">
    <vt:lpwstr>3f069103-930d-4e64-a1bb-6cf43c7cfeea</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y fmtid="{D5CDD505-2E9C-101B-9397-08002B2CF9AE}" pid="18" name="MediaServiceImageTags">
    <vt:lpwstr/>
  </property>
</Properties>
</file>